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99C2A" w14:textId="1735498A" w:rsidR="00AE7E2A" w:rsidRDefault="00AB677C" w:rsidP="00AB677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7904" behindDoc="1" locked="0" layoutInCell="1" allowOverlap="1" wp14:anchorId="31A35DC9" wp14:editId="6AE7D67A">
            <wp:simplePos x="0" y="0"/>
            <wp:positionH relativeFrom="margin">
              <wp:posOffset>4273550</wp:posOffset>
            </wp:positionH>
            <wp:positionV relativeFrom="paragraph">
              <wp:posOffset>28575</wp:posOffset>
            </wp:positionV>
            <wp:extent cx="1483200" cy="990000"/>
            <wp:effectExtent l="0" t="0" r="3175" b="635"/>
            <wp:wrapTight wrapText="bothSides">
              <wp:wrapPolygon edited="0">
                <wp:start x="0" y="0"/>
                <wp:lineTo x="0" y="21198"/>
                <wp:lineTo x="21369" y="21198"/>
                <wp:lineTo x="21369" y="0"/>
                <wp:lineTo x="0" y="0"/>
              </wp:wrapPolygon>
            </wp:wrapTight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200" cy="9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1ACB" w:rsidRPr="00641ACB">
        <w:rPr>
          <w:b/>
          <w:bCs/>
          <w:noProof/>
        </w:rPr>
        <w:t>Windenergie</w:t>
      </w:r>
      <w:r w:rsidR="00641ACB">
        <w:rPr>
          <w:noProof/>
        </w:rPr>
        <w:t xml:space="preserve"> stellt eine der zentralen erneuerbaren Energiequellen </w:t>
      </w:r>
    </w:p>
    <w:p w14:paraId="19651509" w14:textId="75ABA90A" w:rsidR="00AE7E2A" w:rsidRDefault="00641ACB" w:rsidP="00AB677C">
      <w:pPr>
        <w:rPr>
          <w:noProof/>
        </w:rPr>
      </w:pPr>
      <w:r>
        <w:rPr>
          <w:noProof/>
        </w:rPr>
        <w:t xml:space="preserve">in Deutschland dar. In dieser </w:t>
      </w:r>
      <w:r w:rsidR="00C75DC0">
        <w:rPr>
          <w:noProof/>
        </w:rPr>
        <w:t>Forscher</w:t>
      </w:r>
      <w:r w:rsidR="00052A8B">
        <w:rPr>
          <w:noProof/>
        </w:rPr>
        <w:t>a</w:t>
      </w:r>
      <w:r>
        <w:rPr>
          <w:noProof/>
        </w:rPr>
        <w:t xml:space="preserve">ufgabe </w:t>
      </w:r>
      <w:r w:rsidR="00861128">
        <w:rPr>
          <w:noProof/>
        </w:rPr>
        <w:t xml:space="preserve">erhebst du anhand eines eigenen Modells Messdaten zu den technischen Grundlagen </w:t>
      </w:r>
    </w:p>
    <w:p w14:paraId="44F29D16" w14:textId="15C917FC" w:rsidR="00861128" w:rsidRDefault="00861128" w:rsidP="00AB677C">
      <w:r>
        <w:rPr>
          <w:noProof/>
        </w:rPr>
        <w:t xml:space="preserve">der Energiegewinnung durch Windkraft und </w:t>
      </w:r>
      <w:r w:rsidR="00D755E6">
        <w:rPr>
          <w:noProof/>
        </w:rPr>
        <w:t>wertest diese aus</w:t>
      </w:r>
      <w:r>
        <w:rPr>
          <w:noProof/>
        </w:rPr>
        <w:t>.</w:t>
      </w:r>
    </w:p>
    <w:p w14:paraId="7CD812A0" w14:textId="69285663" w:rsidR="00D0705F" w:rsidRDefault="00D0705F" w:rsidP="00AB677C"/>
    <w:p w14:paraId="6E09EEF3" w14:textId="77777777" w:rsidR="006A4285" w:rsidRDefault="006A4285" w:rsidP="006A4285">
      <w:pPr>
        <w:spacing w:line="240" w:lineRule="auto"/>
        <w:jc w:val="right"/>
        <w:rPr>
          <w:sz w:val="14"/>
          <w:szCs w:val="16"/>
        </w:rPr>
      </w:pPr>
    </w:p>
    <w:p w14:paraId="1CBE328A" w14:textId="77777777" w:rsidR="006A4285" w:rsidRDefault="006A4285" w:rsidP="006A4285">
      <w:pPr>
        <w:spacing w:line="240" w:lineRule="auto"/>
        <w:jc w:val="right"/>
        <w:rPr>
          <w:sz w:val="14"/>
          <w:szCs w:val="16"/>
        </w:rPr>
      </w:pPr>
    </w:p>
    <w:p w14:paraId="628A67FB" w14:textId="0E20D5FE" w:rsidR="006A4285" w:rsidRPr="00537CAD" w:rsidRDefault="006A4285" w:rsidP="006A4285">
      <w:pPr>
        <w:spacing w:line="240" w:lineRule="auto"/>
        <w:jc w:val="right"/>
        <w:rPr>
          <w:sz w:val="14"/>
          <w:szCs w:val="16"/>
        </w:rPr>
      </w:pPr>
      <w:r w:rsidRPr="00537CAD">
        <w:rPr>
          <w:sz w:val="14"/>
          <w:szCs w:val="16"/>
        </w:rPr>
        <w:t>© ClipDealer.com</w:t>
      </w:r>
    </w:p>
    <w:p w14:paraId="49D207D0" w14:textId="3017423E" w:rsidR="00641ACB" w:rsidRDefault="00B805BD" w:rsidP="00AB677C">
      <w:pPr>
        <w:pStyle w:val="berschrift2"/>
      </w:pPr>
      <w:r>
        <w:t>Forscherauftrag</w:t>
      </w:r>
    </w:p>
    <w:p w14:paraId="4D0991AA" w14:textId="57B51E02" w:rsidR="004E6E41" w:rsidRPr="001C3130" w:rsidRDefault="00052A8B" w:rsidP="00AB677C">
      <w:pPr>
        <w:pStyle w:val="ABListeLK"/>
        <w:numPr>
          <w:ilvl w:val="0"/>
          <w:numId w:val="0"/>
        </w:numPr>
      </w:pPr>
      <w:r>
        <w:t>Bei d</w:t>
      </w:r>
      <w:r w:rsidR="00F7181B">
        <w:t>iese</w:t>
      </w:r>
      <w:r>
        <w:t>r</w:t>
      </w:r>
      <w:r w:rsidR="00F7181B">
        <w:t xml:space="preserve"> Forschungsaufgabe sollst du </w:t>
      </w:r>
      <w:r w:rsidR="00A41D71">
        <w:t xml:space="preserve">selbstständig </w:t>
      </w:r>
      <w:r>
        <w:t>ein Windkraftmodell planen und bauen</w:t>
      </w:r>
      <w:r w:rsidR="003820F1">
        <w:t>.</w:t>
      </w:r>
      <w:r>
        <w:t xml:space="preserve"> </w:t>
      </w:r>
      <w:r w:rsidR="003820F1">
        <w:t>A</w:t>
      </w:r>
      <w:r w:rsidR="00CE6C27">
        <w:t>nschließend</w:t>
      </w:r>
      <w:r>
        <w:t xml:space="preserve"> </w:t>
      </w:r>
      <w:r w:rsidR="003820F1">
        <w:t xml:space="preserve">kannst du </w:t>
      </w:r>
      <w:r w:rsidR="00A41D71">
        <w:t>die Abhängigkeit der Leistung eine</w:t>
      </w:r>
      <w:r w:rsidR="00B511FA">
        <w:t>s</w:t>
      </w:r>
      <w:r w:rsidR="00A41D71">
        <w:t xml:space="preserve"> Windkraftanlage</w:t>
      </w:r>
      <w:r w:rsidR="00B511FA">
        <w:t>modells</w:t>
      </w:r>
      <w:r w:rsidR="00A41D71">
        <w:t xml:space="preserve"> von verschiedenen Parametern untersuch</w:t>
      </w:r>
      <w:r>
        <w:t>en</w:t>
      </w:r>
      <w:r w:rsidR="00A41D71">
        <w:t>.</w:t>
      </w:r>
    </w:p>
    <w:p w14:paraId="57ECCDF5" w14:textId="4EB6D39B" w:rsidR="00641ACB" w:rsidRDefault="00641ACB" w:rsidP="00AB677C"/>
    <w:p w14:paraId="547446F1" w14:textId="756F4A7B" w:rsidR="00401DE7" w:rsidRDefault="00401DE7" w:rsidP="00AB677C">
      <w:pPr>
        <w:pStyle w:val="Listenabsatz"/>
        <w:numPr>
          <w:ilvl w:val="0"/>
          <w:numId w:val="22"/>
        </w:numPr>
        <w:rPr>
          <w:u w:val="single"/>
        </w:rPr>
      </w:pPr>
      <w:r w:rsidRPr="00401DE7">
        <w:rPr>
          <w:u w:val="single"/>
        </w:rPr>
        <w:t>Planung</w:t>
      </w:r>
      <w:r w:rsidR="00CE6C27">
        <w:rPr>
          <w:u w:val="single"/>
        </w:rPr>
        <w:t xml:space="preserve"> und Bau</w:t>
      </w:r>
    </w:p>
    <w:p w14:paraId="69C80EFE" w14:textId="46641FC4" w:rsidR="00401DE7" w:rsidRPr="00B511FA" w:rsidRDefault="00AB677C" w:rsidP="00AB677C">
      <w:pPr>
        <w:ind w:left="360"/>
      </w:pPr>
      <w:r>
        <w:rPr>
          <w:noProof/>
        </w:rPr>
        <w:drawing>
          <wp:anchor distT="0" distB="0" distL="114300" distR="114300" simplePos="0" relativeHeight="251704832" behindDoc="1" locked="0" layoutInCell="1" allowOverlap="1" wp14:anchorId="465AC85C" wp14:editId="0C71D9A8">
            <wp:simplePos x="0" y="0"/>
            <wp:positionH relativeFrom="column">
              <wp:posOffset>3270250</wp:posOffset>
            </wp:positionH>
            <wp:positionV relativeFrom="paragraph">
              <wp:posOffset>408305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176123060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808" behindDoc="1" locked="0" layoutInCell="1" allowOverlap="1" wp14:anchorId="7B1CA72A" wp14:editId="7DA867C1">
            <wp:simplePos x="0" y="0"/>
            <wp:positionH relativeFrom="column">
              <wp:posOffset>1737995</wp:posOffset>
            </wp:positionH>
            <wp:positionV relativeFrom="paragraph">
              <wp:posOffset>408305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176813912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11FA" w:rsidRPr="00B511FA">
        <w:t xml:space="preserve">Überlege dir zunächst </w:t>
      </w:r>
      <w:r w:rsidR="00626659">
        <w:t>einen Aufbau</w:t>
      </w:r>
      <w:r w:rsidR="00052A8B">
        <w:t xml:space="preserve"> und setze diesen um</w:t>
      </w:r>
      <w:r w:rsidR="00626659">
        <w:t>. Hie</w:t>
      </w:r>
      <w:r w:rsidR="005A5954">
        <w:t xml:space="preserve">rbei können dir die folgenden </w:t>
      </w:r>
      <w:r w:rsidR="00B50E95">
        <w:t>Tipps</w:t>
      </w:r>
      <w:r w:rsidR="005A5954">
        <w:t xml:space="preserve"> helfen.</w:t>
      </w:r>
      <w:r w:rsidR="00E447F5" w:rsidRPr="00E447F5">
        <w:rPr>
          <w:noProof/>
        </w:rPr>
        <w:t xml:space="preserve"> </w:t>
      </w:r>
    </w:p>
    <w:p w14:paraId="18E9350E" w14:textId="3D321BDF" w:rsidR="00194C92" w:rsidRDefault="00AB677C" w:rsidP="00AB677C">
      <w:pPr>
        <w:pStyle w:val="berschrift2"/>
      </w:pPr>
      <w:r>
        <w:rPr>
          <w:noProof/>
        </w:rPr>
        <w:drawing>
          <wp:anchor distT="0" distB="0" distL="114300" distR="114300" simplePos="0" relativeHeight="251705856" behindDoc="1" locked="0" layoutInCell="1" allowOverlap="1" wp14:anchorId="2672112F" wp14:editId="363775DF">
            <wp:simplePos x="0" y="0"/>
            <wp:positionH relativeFrom="column">
              <wp:posOffset>4737100</wp:posOffset>
            </wp:positionH>
            <wp:positionV relativeFrom="paragraph">
              <wp:posOffset>55245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37134933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784" behindDoc="1" locked="0" layoutInCell="1" allowOverlap="1" wp14:anchorId="0B641F05" wp14:editId="3CA23842">
            <wp:simplePos x="0" y="0"/>
            <wp:positionH relativeFrom="column">
              <wp:posOffset>260350</wp:posOffset>
            </wp:positionH>
            <wp:positionV relativeFrom="paragraph">
              <wp:posOffset>64770</wp:posOffset>
            </wp:positionV>
            <wp:extent cx="1087120" cy="1087120"/>
            <wp:effectExtent l="0" t="0" r="0" b="0"/>
            <wp:wrapTight wrapText="bothSides">
              <wp:wrapPolygon edited="0">
                <wp:start x="0" y="0"/>
                <wp:lineTo x="0" y="21196"/>
                <wp:lineTo x="21196" y="21196"/>
                <wp:lineTo x="21196" y="0"/>
                <wp:lineTo x="0" y="0"/>
              </wp:wrapPolygon>
            </wp:wrapTight>
            <wp:docPr id="119421762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260126" w14:textId="41295991" w:rsidR="00194C92" w:rsidRDefault="00194C92" w:rsidP="00AB677C"/>
    <w:p w14:paraId="27A45642" w14:textId="6B870801" w:rsidR="00194C92" w:rsidRDefault="00194C92" w:rsidP="00AB677C"/>
    <w:p w14:paraId="6DBDACB8" w14:textId="77777777" w:rsidR="00194C92" w:rsidRPr="00194C92" w:rsidRDefault="00194C92" w:rsidP="00AB677C"/>
    <w:p w14:paraId="21815865" w14:textId="3E892109" w:rsidR="0063726C" w:rsidRDefault="002F085D" w:rsidP="00AB677C">
      <w:pPr>
        <w:spacing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712" behindDoc="0" locked="0" layoutInCell="1" allowOverlap="1" wp14:anchorId="410234FA" wp14:editId="2C1F6388">
                <wp:simplePos x="0" y="0"/>
                <wp:positionH relativeFrom="column">
                  <wp:posOffset>4690745</wp:posOffset>
                </wp:positionH>
                <wp:positionV relativeFrom="paragraph">
                  <wp:posOffset>233045</wp:posOffset>
                </wp:positionV>
                <wp:extent cx="1181100" cy="409575"/>
                <wp:effectExtent l="0" t="0" r="0" b="9525"/>
                <wp:wrapSquare wrapText="bothSides"/>
                <wp:docPr id="3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79BBE" w14:textId="6D498743" w:rsidR="003E7F0F" w:rsidRPr="00F03484" w:rsidRDefault="00A25768" w:rsidP="003E7F0F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3" w:history="1">
                              <w:r w:rsidR="003E7F0F" w:rsidRPr="00A25768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 4: Beispielhafte Umsetzung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0234FA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369.35pt;margin-top:18.35pt;width:93pt;height:32.25pt;z-index:251699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" stroked="f">
                <v:textbox>
                  <w:txbxContent>
                    <w:p w14:paraId="26779BBE" w14:textId="6D498743" w:rsidR="003E7F0F" w:rsidRPr="00F03484" w:rsidRDefault="00A25768" w:rsidP="003E7F0F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14" w:history="1">
                        <w:r w:rsidR="003E7F0F" w:rsidRPr="00A25768">
                          <w:rPr>
                            <w:rStyle w:val="Hyperlink"/>
                            <w:sz w:val="16"/>
                            <w:szCs w:val="18"/>
                          </w:rPr>
                          <w:t>Tipp 4: Beispielhafte Umsetzung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568" behindDoc="0" locked="0" layoutInCell="1" allowOverlap="1" wp14:anchorId="254E6D38" wp14:editId="7C5CC306">
                <wp:simplePos x="0" y="0"/>
                <wp:positionH relativeFrom="column">
                  <wp:posOffset>1699895</wp:posOffset>
                </wp:positionH>
                <wp:positionV relativeFrom="paragraph">
                  <wp:posOffset>224155</wp:posOffset>
                </wp:positionV>
                <wp:extent cx="1189990" cy="419100"/>
                <wp:effectExtent l="0" t="0" r="0" b="0"/>
                <wp:wrapSquare wrapText="bothSides"/>
                <wp:docPr id="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999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57D7F3" w14:textId="29F6EF00" w:rsidR="00540784" w:rsidRPr="00F03484" w:rsidRDefault="00A25768" w:rsidP="00540784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5" w:history="1">
                              <w:r w:rsidR="00540784" w:rsidRPr="00A25768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Tipp 2: </w:t>
                              </w:r>
                              <w:r w:rsidR="000D303F" w:rsidRPr="00A25768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Planen des</w:t>
                              </w:r>
                              <w:r w:rsidR="00540784" w:rsidRPr="00A25768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Aufbau</w:t>
                              </w:r>
                              <w:r w:rsidR="000D303F" w:rsidRPr="00A25768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s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E6D38" id="_x0000_s1027" type="#_x0000_t202" style="position:absolute;left:0;text-align:left;margin-left:133.85pt;margin-top:17.65pt;width:93.7pt;height:33pt;z-index:25169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" stroked="f">
                <v:textbox>
                  <w:txbxContent>
                    <w:p w14:paraId="5757D7F3" w14:textId="29F6EF00" w:rsidR="00540784" w:rsidRPr="00F03484" w:rsidRDefault="00A25768" w:rsidP="00540784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16" w:history="1">
                        <w:r w:rsidR="00540784" w:rsidRPr="00A25768">
                          <w:rPr>
                            <w:rStyle w:val="Hyperlink"/>
                            <w:sz w:val="16"/>
                            <w:szCs w:val="18"/>
                          </w:rPr>
                          <w:t xml:space="preserve">Tipp 2: </w:t>
                        </w:r>
                        <w:r w:rsidR="000D303F" w:rsidRPr="00A25768">
                          <w:rPr>
                            <w:rStyle w:val="Hyperlink"/>
                            <w:sz w:val="16"/>
                            <w:szCs w:val="18"/>
                          </w:rPr>
                          <w:t>Planen des</w:t>
                        </w:r>
                        <w:r w:rsidR="00540784" w:rsidRPr="00A25768">
                          <w:rPr>
                            <w:rStyle w:val="Hyperlink"/>
                            <w:sz w:val="16"/>
                            <w:szCs w:val="18"/>
                          </w:rPr>
                          <w:t xml:space="preserve"> Aufbau</w:t>
                        </w:r>
                        <w:r w:rsidR="000D303F" w:rsidRPr="00A25768">
                          <w:rPr>
                            <w:rStyle w:val="Hyperlink"/>
                            <w:sz w:val="16"/>
                            <w:szCs w:val="18"/>
                          </w:rPr>
                          <w:t>s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AB677C">
        <w:rPr>
          <w:noProof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2310FAA4" wp14:editId="49505113">
                <wp:simplePos x="0" y="0"/>
                <wp:positionH relativeFrom="column">
                  <wp:posOffset>242570</wp:posOffset>
                </wp:positionH>
                <wp:positionV relativeFrom="paragraph">
                  <wp:posOffset>233045</wp:posOffset>
                </wp:positionV>
                <wp:extent cx="1181100" cy="409575"/>
                <wp:effectExtent l="0" t="0" r="0" b="952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0C8C99" w14:textId="0E9681FE" w:rsidR="00E447F5" w:rsidRPr="00F03484" w:rsidRDefault="00000000" w:rsidP="00540784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7" w:history="1">
                              <w:r w:rsidR="00F03484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Tipp</w:t>
                              </w:r>
                              <w:r w:rsidR="00540784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 </w:t>
                              </w:r>
                              <w:r w:rsidR="00F03484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1: </w:t>
                              </w:r>
                              <w:r w:rsidR="00E447F5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Zu untersuch</w:t>
                              </w:r>
                              <w:r w:rsidR="00540784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-</w:t>
                              </w:r>
                              <w:r w:rsidR="00E447F5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ende Messgrößen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0FAA4" id="_x0000_s1028" type="#_x0000_t202" style="position:absolute;left:0;text-align:left;margin-left:19.1pt;margin-top:18.35pt;width:93pt;height:32.25pt;z-index:25169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" stroked="f">
                <v:textbox>
                  <w:txbxContent>
                    <w:p w14:paraId="190C8C99" w14:textId="0E9681FE" w:rsidR="00E447F5" w:rsidRPr="00F03484" w:rsidRDefault="00000000" w:rsidP="00540784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18" w:history="1">
                        <w:r w:rsidR="00F03484" w:rsidRPr="00AB677C">
                          <w:rPr>
                            <w:rStyle w:val="Hyperlink"/>
                            <w:sz w:val="16"/>
                            <w:szCs w:val="18"/>
                          </w:rPr>
                          <w:t>Tipp</w:t>
                        </w:r>
                        <w:r w:rsidR="00540784" w:rsidRPr="00AB677C">
                          <w:rPr>
                            <w:rStyle w:val="Hyperlink"/>
                            <w:sz w:val="16"/>
                            <w:szCs w:val="18"/>
                          </w:rPr>
                          <w:t xml:space="preserve"> </w:t>
                        </w:r>
                        <w:r w:rsidR="00F03484" w:rsidRPr="00AB677C">
                          <w:rPr>
                            <w:rStyle w:val="Hyperlink"/>
                            <w:sz w:val="16"/>
                            <w:szCs w:val="18"/>
                          </w:rPr>
                          <w:t xml:space="preserve">1: </w:t>
                        </w:r>
                        <w:r w:rsidR="00E447F5" w:rsidRPr="00AB677C">
                          <w:rPr>
                            <w:rStyle w:val="Hyperlink"/>
                            <w:sz w:val="16"/>
                            <w:szCs w:val="18"/>
                          </w:rPr>
                          <w:t>Zu untersuch</w:t>
                        </w:r>
                        <w:r w:rsidR="00540784" w:rsidRPr="00AB677C">
                          <w:rPr>
                            <w:rStyle w:val="Hyperlink"/>
                            <w:sz w:val="16"/>
                            <w:szCs w:val="18"/>
                          </w:rPr>
                          <w:t>-</w:t>
                        </w:r>
                        <w:r w:rsidR="00E447F5" w:rsidRPr="00AB677C">
                          <w:rPr>
                            <w:rStyle w:val="Hyperlink"/>
                            <w:sz w:val="16"/>
                            <w:szCs w:val="18"/>
                          </w:rPr>
                          <w:t>ende Messgrößen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  <w:r w:rsidR="00AB677C">
        <w:rPr>
          <w:noProof/>
        </w:rPr>
        <mc:AlternateContent>
          <mc:Choice Requires="wps">
            <w:drawing>
              <wp:anchor distT="45720" distB="45720" distL="114300" distR="114300" simplePos="0" relativeHeight="251695616" behindDoc="0" locked="0" layoutInCell="1" allowOverlap="1" wp14:anchorId="3CB1D896" wp14:editId="3872E8D6">
                <wp:simplePos x="0" y="0"/>
                <wp:positionH relativeFrom="column">
                  <wp:posOffset>3290570</wp:posOffset>
                </wp:positionH>
                <wp:positionV relativeFrom="paragraph">
                  <wp:posOffset>242570</wp:posOffset>
                </wp:positionV>
                <wp:extent cx="1057275" cy="314325"/>
                <wp:effectExtent l="0" t="0" r="9525" b="9525"/>
                <wp:wrapSquare wrapText="bothSides"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2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4335D1" w14:textId="038B983A" w:rsidR="00540784" w:rsidRPr="00F03484" w:rsidRDefault="00000000" w:rsidP="00540784">
                            <w:pPr>
                              <w:jc w:val="left"/>
                              <w:rPr>
                                <w:sz w:val="16"/>
                                <w:szCs w:val="18"/>
                              </w:rPr>
                            </w:pPr>
                            <w:hyperlink r:id="rId19" w:history="1">
                              <w:r w:rsidR="00540784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 xml:space="preserve">Tipp 3: </w:t>
                              </w:r>
                              <w:r w:rsidR="00E500EC" w:rsidRPr="00AB677C">
                                <w:rPr>
                                  <w:rStyle w:val="Hyperlink"/>
                                  <w:sz w:val="16"/>
                                  <w:szCs w:val="18"/>
                                </w:rPr>
                                <w:t>Schaltplan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B1D896" id="_x0000_s1029" type="#_x0000_t202" style="position:absolute;left:0;text-align:left;margin-left:259.1pt;margin-top:19.1pt;width:83.25pt;height:24.75pt;z-index:25169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" stroked="f">
                <v:textbox>
                  <w:txbxContent>
                    <w:p w14:paraId="0A4335D1" w14:textId="038B983A" w:rsidR="00540784" w:rsidRPr="00F03484" w:rsidRDefault="00000000" w:rsidP="00540784">
                      <w:pPr>
                        <w:jc w:val="left"/>
                        <w:rPr>
                          <w:sz w:val="16"/>
                          <w:szCs w:val="18"/>
                        </w:rPr>
                      </w:pPr>
                      <w:hyperlink r:id="rId20" w:history="1">
                        <w:r w:rsidR="00540784" w:rsidRPr="00AB677C">
                          <w:rPr>
                            <w:rStyle w:val="Hyperlink"/>
                            <w:sz w:val="16"/>
                            <w:szCs w:val="18"/>
                          </w:rPr>
                          <w:t xml:space="preserve">Tipp 3: </w:t>
                        </w:r>
                        <w:r w:rsidR="00E500EC" w:rsidRPr="00AB677C">
                          <w:rPr>
                            <w:rStyle w:val="Hyperlink"/>
                            <w:sz w:val="16"/>
                            <w:szCs w:val="18"/>
                          </w:rPr>
                          <w:t>Schaltplan</w:t>
                        </w:r>
                      </w:hyperlink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BE728DF" w14:textId="3D6811A2" w:rsidR="0063726C" w:rsidRDefault="0063726C" w:rsidP="00AB677C">
      <w:pPr>
        <w:spacing w:line="240" w:lineRule="auto"/>
      </w:pPr>
    </w:p>
    <w:p w14:paraId="41BE6E3A" w14:textId="13B651E7" w:rsidR="0063726C" w:rsidRDefault="009F7D3E" w:rsidP="00AB677C">
      <w:pPr>
        <w:pStyle w:val="Listenabsatz"/>
        <w:numPr>
          <w:ilvl w:val="0"/>
          <w:numId w:val="22"/>
        </w:numPr>
        <w:spacing w:line="240" w:lineRule="auto"/>
        <w:rPr>
          <w:u w:val="single"/>
        </w:rPr>
      </w:pPr>
      <w:r>
        <w:rPr>
          <w:u w:val="single"/>
        </w:rPr>
        <w:t>Durchführung</w:t>
      </w:r>
    </w:p>
    <w:p w14:paraId="4CB75019" w14:textId="672C5C11" w:rsidR="0063726C" w:rsidRDefault="008720C3" w:rsidP="00AB677C">
      <w:pPr>
        <w:pStyle w:val="Listenabsatz"/>
        <w:spacing w:line="240" w:lineRule="auto"/>
        <w:ind w:left="360"/>
      </w:pPr>
      <w:r>
        <w:t xml:space="preserve">Starte nun deine Messungen. </w:t>
      </w:r>
      <w:r w:rsidR="00AB677C">
        <w:t>Bestimme</w:t>
      </w:r>
      <w:r>
        <w:t xml:space="preserve"> die erzeugte Leistung in Abhängigkeit der von dir gewählten </w:t>
      </w:r>
      <w:r w:rsidR="00034823">
        <w:t>Messgrößen. Bedenke dabei, dass du immer nur eine Messgröße veränderst</w:t>
      </w:r>
      <w:r w:rsidR="000E0183">
        <w:t xml:space="preserve"> und die anderen Größen </w:t>
      </w:r>
      <w:r w:rsidR="00C75DC0">
        <w:t xml:space="preserve">möglichst </w:t>
      </w:r>
      <w:r w:rsidR="000E0183">
        <w:t>konstant hältst.</w:t>
      </w:r>
    </w:p>
    <w:p w14:paraId="39968275" w14:textId="77777777" w:rsidR="000E0183" w:rsidRDefault="000E0183" w:rsidP="00AB677C">
      <w:pPr>
        <w:spacing w:line="240" w:lineRule="auto"/>
      </w:pPr>
    </w:p>
    <w:p w14:paraId="33BA3FB3" w14:textId="43C683E8" w:rsidR="000E0183" w:rsidRPr="000E0183" w:rsidRDefault="000E0183" w:rsidP="00AB677C">
      <w:pPr>
        <w:pStyle w:val="Listenabsatz"/>
        <w:numPr>
          <w:ilvl w:val="0"/>
          <w:numId w:val="22"/>
        </w:numPr>
        <w:spacing w:line="240" w:lineRule="auto"/>
      </w:pPr>
      <w:r>
        <w:rPr>
          <w:u w:val="single"/>
        </w:rPr>
        <w:t>Auswertung</w:t>
      </w:r>
    </w:p>
    <w:p w14:paraId="5839F948" w14:textId="075917F1" w:rsidR="00D5279C" w:rsidRDefault="000E0183" w:rsidP="00AB677C">
      <w:pPr>
        <w:pStyle w:val="Listenabsatz"/>
        <w:spacing w:line="240" w:lineRule="auto"/>
        <w:ind w:left="360"/>
      </w:pPr>
      <w:r>
        <w:t>Fasse deine M</w:t>
      </w:r>
      <w:r w:rsidR="000178D1">
        <w:t>essergebnisse zusammen und interpretiere diese.</w:t>
      </w:r>
      <w:r w:rsidR="00AB677C">
        <w:t xml:space="preserve"> </w:t>
      </w:r>
      <w:r w:rsidR="00087DFD">
        <w:t>Erläutere anhand deiner Messergebnisse, welche</w:t>
      </w:r>
      <w:r w:rsidR="00AF75CA">
        <w:t xml:space="preserve"> </w:t>
      </w:r>
      <w:r w:rsidR="00087DFD">
        <w:t>E</w:t>
      </w:r>
      <w:r w:rsidR="00AF75CA">
        <w:t>mpfehlungen du bzgl. de</w:t>
      </w:r>
      <w:r w:rsidR="001A13DF">
        <w:t>s</w:t>
      </w:r>
      <w:r w:rsidR="00AF75CA">
        <w:t xml:space="preserve"> Aufstellort</w:t>
      </w:r>
      <w:r w:rsidR="001A13DF">
        <w:t>es</w:t>
      </w:r>
      <w:r w:rsidR="00AF75CA">
        <w:t xml:space="preserve"> und </w:t>
      </w:r>
      <w:r w:rsidR="00A87D47">
        <w:t xml:space="preserve">baulicher Gegebenheiten </w:t>
      </w:r>
      <w:r w:rsidR="00C75DC0">
        <w:t xml:space="preserve">für eine Windkraftanlage </w:t>
      </w:r>
      <w:r w:rsidR="00A87D47">
        <w:t>aussprechen</w:t>
      </w:r>
      <w:r w:rsidR="00087DFD">
        <w:t xml:space="preserve"> würdest.</w:t>
      </w:r>
      <w:r w:rsidR="006B6ED1">
        <w:t xml:space="preserve"> </w:t>
      </w:r>
      <w:r w:rsidR="00AB677C">
        <w:t>Beziehe dabei</w:t>
      </w:r>
      <w:r w:rsidR="006B6ED1">
        <w:t xml:space="preserve"> auch die Kosten-Nutzen-Abwägung der einzelnen Empfehlungen mit ein</w:t>
      </w:r>
      <w:r w:rsidR="00F00886">
        <w:t>.</w:t>
      </w:r>
    </w:p>
    <w:p w14:paraId="4F364EE2" w14:textId="77777777" w:rsidR="00D5279C" w:rsidRPr="009E4DEB" w:rsidRDefault="00D5279C" w:rsidP="00D5279C">
      <w:pPr>
        <w:spacing w:line="240" w:lineRule="auto"/>
        <w:jc w:val="left"/>
        <w:rPr>
          <w:b/>
          <w:bCs/>
          <w:sz w:val="24"/>
          <w:szCs w:val="28"/>
        </w:rPr>
      </w:pPr>
    </w:p>
    <w:p w14:paraId="72DAD4DB" w14:textId="5FB48544" w:rsidR="000E0183" w:rsidRDefault="009E4DEB" w:rsidP="00554F6A">
      <w:pPr>
        <w:spacing w:after="60"/>
        <w:jc w:val="left"/>
        <w:rPr>
          <w:b/>
          <w:bCs/>
          <w:sz w:val="24"/>
          <w:szCs w:val="28"/>
        </w:rPr>
      </w:pPr>
      <w:r w:rsidRPr="009E4DEB">
        <w:rPr>
          <w:b/>
          <w:bCs/>
          <w:sz w:val="24"/>
          <w:szCs w:val="28"/>
        </w:rPr>
        <w:t>Optimierungsauftrag</w:t>
      </w:r>
      <w:r w:rsidR="00AF75CA" w:rsidRPr="009E4DEB">
        <w:rPr>
          <w:b/>
          <w:bCs/>
          <w:sz w:val="24"/>
          <w:szCs w:val="28"/>
        </w:rPr>
        <w:t xml:space="preserve"> </w:t>
      </w:r>
    </w:p>
    <w:p w14:paraId="073C8EE4" w14:textId="4D870F86" w:rsidR="009E4DEB" w:rsidRDefault="009E4DEB" w:rsidP="00AB677C">
      <w:pPr>
        <w:spacing w:line="240" w:lineRule="auto"/>
      </w:pPr>
      <w:r>
        <w:t>Nachdem du</w:t>
      </w:r>
      <w:r w:rsidR="00397FA4">
        <w:t xml:space="preserve"> dir</w:t>
      </w:r>
      <w:r>
        <w:t xml:space="preserve"> nun</w:t>
      </w:r>
      <w:r w:rsidR="006B6ED1">
        <w:t xml:space="preserve"> </w:t>
      </w:r>
      <w:r w:rsidR="00397FA4">
        <w:t xml:space="preserve">einen </w:t>
      </w:r>
      <w:r w:rsidR="006B6ED1">
        <w:t xml:space="preserve">ersten </w:t>
      </w:r>
      <w:r w:rsidR="00F00886">
        <w:t xml:space="preserve">Eindruck über die Abhängigkeiten der Windenergie </w:t>
      </w:r>
      <w:r w:rsidR="00397FA4">
        <w:t xml:space="preserve">erarbeitet hast, </w:t>
      </w:r>
      <w:r w:rsidR="00052A8B">
        <w:t>optimiere deinen Aufbau! Z.</w:t>
      </w:r>
      <w:r w:rsidR="00465DA6">
        <w:t xml:space="preserve"> </w:t>
      </w:r>
      <w:r w:rsidR="00052A8B">
        <w:t>B.:</w:t>
      </w:r>
    </w:p>
    <w:p w14:paraId="77AB9134" w14:textId="5C05057F" w:rsidR="00154AD9" w:rsidRDefault="00425F79" w:rsidP="00AB677C">
      <w:pPr>
        <w:pStyle w:val="Listenabsatz"/>
        <w:numPr>
          <w:ilvl w:val="0"/>
          <w:numId w:val="23"/>
        </w:numPr>
        <w:spacing w:line="240" w:lineRule="auto"/>
      </w:pPr>
      <w:r>
        <w:t>Plane andere Rotorformen, baue</w:t>
      </w:r>
      <w:r w:rsidR="00AB677C">
        <w:t>/drucke</w:t>
      </w:r>
      <w:r>
        <w:t xml:space="preserve"> diese und </w:t>
      </w:r>
      <w:r w:rsidR="005B55E5">
        <w:t>w</w:t>
      </w:r>
      <w:r>
        <w:t>erte diese aus</w:t>
      </w:r>
      <w:r w:rsidR="00AB677C">
        <w:t>.</w:t>
      </w:r>
    </w:p>
    <w:p w14:paraId="69733C42" w14:textId="5580E968" w:rsidR="0063726C" w:rsidRDefault="005B55E5" w:rsidP="00AB677C">
      <w:pPr>
        <w:pStyle w:val="Listenabsatz"/>
        <w:numPr>
          <w:ilvl w:val="0"/>
          <w:numId w:val="23"/>
        </w:numPr>
        <w:spacing w:line="240" w:lineRule="auto"/>
      </w:pPr>
      <w:r>
        <w:t xml:space="preserve">Setze </w:t>
      </w:r>
      <w:r w:rsidR="00DE5DB3">
        <w:t>Verbesserungen an deinem Aufbau um</w:t>
      </w:r>
      <w:r w:rsidR="00154AD9">
        <w:t xml:space="preserve">: </w:t>
      </w:r>
      <w:r w:rsidR="00DE5DB3">
        <w:t xml:space="preserve">Mache ihn </w:t>
      </w:r>
      <w:r w:rsidR="0060330B">
        <w:t xml:space="preserve">zuverlässiger und </w:t>
      </w:r>
      <w:r w:rsidR="000A09AF">
        <w:t>v</w:t>
      </w:r>
      <w:r w:rsidR="0060330B">
        <w:t>er</w:t>
      </w:r>
      <w:r w:rsidR="000A09AF">
        <w:t>s</w:t>
      </w:r>
      <w:r w:rsidR="0060330B">
        <w:t xml:space="preserve">uche ihn </w:t>
      </w:r>
      <w:r w:rsidR="00C75DC0">
        <w:t>z.</w:t>
      </w:r>
      <w:r w:rsidR="00465DA6">
        <w:t xml:space="preserve"> </w:t>
      </w:r>
      <w:r w:rsidR="00C75DC0">
        <w:t xml:space="preserve">B. </w:t>
      </w:r>
      <w:r w:rsidR="0060330B">
        <w:t>modularer zu gestalten</w:t>
      </w:r>
      <w:r w:rsidR="00AB677C">
        <w:t>.</w:t>
      </w:r>
    </w:p>
    <w:p w14:paraId="155C7DD7" w14:textId="4299C7ED" w:rsidR="00154AD9" w:rsidRDefault="00AB677C" w:rsidP="00AB677C">
      <w:pPr>
        <w:pStyle w:val="Listenabsatz"/>
        <w:numPr>
          <w:ilvl w:val="0"/>
          <w:numId w:val="23"/>
        </w:numPr>
        <w:spacing w:line="240" w:lineRule="auto"/>
      </w:pPr>
      <w:r>
        <w:t>Setze weitere Ideen um.</w:t>
      </w:r>
    </w:p>
    <w:p w14:paraId="45FCDAD2" w14:textId="47ED3C87" w:rsidR="0063726C" w:rsidRDefault="0063726C">
      <w:pPr>
        <w:spacing w:line="240" w:lineRule="auto"/>
        <w:jc w:val="left"/>
      </w:pPr>
    </w:p>
    <w:p w14:paraId="6EE33888" w14:textId="77777777" w:rsidR="00AB677C" w:rsidRDefault="00AB677C" w:rsidP="004E77DD">
      <w:bookmarkStart w:id="0" w:name="_Hlk130553640"/>
    </w:p>
    <w:p w14:paraId="01138253" w14:textId="77777777" w:rsidR="00AB677C" w:rsidRDefault="00AB677C" w:rsidP="004E77DD"/>
    <w:p w14:paraId="04C79338" w14:textId="1DFCAA07" w:rsidR="004E77DD" w:rsidRDefault="004E77DD" w:rsidP="004E77DD">
      <w:r>
        <w:t>Hinweise, Literatur und Links</w:t>
      </w:r>
    </w:p>
    <w:p w14:paraId="71D672D6" w14:textId="772087A1" w:rsidR="000E632A" w:rsidRDefault="00577F2E" w:rsidP="000E632A">
      <w:pPr>
        <w:pStyle w:val="AufzhlungUV11"/>
        <w:spacing w:line="240" w:lineRule="auto"/>
        <w:jc w:val="left"/>
      </w:pPr>
      <w:r>
        <w:t>C. Holler</w:t>
      </w:r>
      <w:r w:rsidR="00D366AD">
        <w:t>, J.</w:t>
      </w:r>
      <w:r w:rsidR="001E5D18">
        <w:t xml:space="preserve"> </w:t>
      </w:r>
      <w:proofErr w:type="spellStart"/>
      <w:r w:rsidR="00D366AD">
        <w:t>Gaukel</w:t>
      </w:r>
      <w:proofErr w:type="spellEnd"/>
      <w:r w:rsidR="004E77DD" w:rsidRPr="002A7E48">
        <w:t xml:space="preserve">: </w:t>
      </w:r>
      <w:r w:rsidR="00D366AD">
        <w:t xml:space="preserve">Erneuerbare Energien – </w:t>
      </w:r>
      <w:r w:rsidR="00FD4BFA">
        <w:t>o</w:t>
      </w:r>
      <w:r w:rsidR="00D366AD">
        <w:t xml:space="preserve">hne </w:t>
      </w:r>
      <w:proofErr w:type="spellStart"/>
      <w:r w:rsidR="00D366AD">
        <w:t>heisse</w:t>
      </w:r>
      <w:proofErr w:type="spellEnd"/>
      <w:r w:rsidR="00D366AD">
        <w:t xml:space="preserve"> Luft</w:t>
      </w:r>
      <w:r w:rsidR="00FD4BFA">
        <w:t>, UIT Cambridge Ltd</w:t>
      </w:r>
      <w:r w:rsidR="004E77DD" w:rsidRPr="002A7E48">
        <w:t>, 201</w:t>
      </w:r>
      <w:r w:rsidR="00FD4BFA">
        <w:t>9</w:t>
      </w:r>
    </w:p>
    <w:p w14:paraId="3ABC89F0" w14:textId="57FA651C" w:rsidR="00FD4BFA" w:rsidRDefault="00EE33E2" w:rsidP="000E632A">
      <w:pPr>
        <w:pStyle w:val="AufzhlungUV11"/>
        <w:spacing w:line="240" w:lineRule="auto"/>
        <w:jc w:val="left"/>
      </w:pPr>
      <w:r>
        <w:t xml:space="preserve">V. Quaschning: Regenerative Energiesysteme, </w:t>
      </w:r>
      <w:r w:rsidR="00EE6F22">
        <w:t>Carl Hanser Verlag München, 2015</w:t>
      </w:r>
      <w:bookmarkEnd w:id="0"/>
    </w:p>
    <w:sectPr w:rsidR="00FD4BFA" w:rsidSect="004B539B">
      <w:headerReference w:type="default" r:id="rId21"/>
      <w:footerReference w:type="default" r:id="rId22"/>
      <w:pgSz w:w="11906" w:h="16838" w:code="9"/>
      <w:pgMar w:top="1418" w:right="1418" w:bottom="1134" w:left="1418" w:header="567" w:footer="5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357770" w14:textId="77777777" w:rsidR="001955C3" w:rsidRDefault="001955C3">
      <w:r>
        <w:separator/>
      </w:r>
    </w:p>
  </w:endnote>
  <w:endnote w:type="continuationSeparator" w:id="0">
    <w:p w14:paraId="3AACCDE6" w14:textId="77777777" w:rsidR="001955C3" w:rsidRDefault="001955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A7B6DC" w14:textId="2793CEB3" w:rsidR="00F2528D" w:rsidRPr="000868CF" w:rsidRDefault="00D0705F" w:rsidP="002509A5">
    <w:pPr>
      <w:pStyle w:val="Fuzeile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1504B60D" wp14:editId="695972BE">
              <wp:simplePos x="0" y="0"/>
              <wp:positionH relativeFrom="column">
                <wp:posOffset>0</wp:posOffset>
              </wp:positionH>
              <wp:positionV relativeFrom="paragraph">
                <wp:posOffset>-21590</wp:posOffset>
              </wp:positionV>
              <wp:extent cx="5760720" cy="364490"/>
              <wp:effectExtent l="5080" t="20955" r="6350" b="5080"/>
              <wp:wrapNone/>
              <wp:docPr id="3" name="Group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60720" cy="364490"/>
                        <a:chOff x="1418" y="15888"/>
                        <a:chExt cx="9072" cy="574"/>
                      </a:xfrm>
                    </wpg:grpSpPr>
                    <pic:pic xmlns:pic="http://schemas.openxmlformats.org/drawingml/2006/picture">
                      <pic:nvPicPr>
                        <pic:cNvPr id="4" name="Picture 4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20" y="15894"/>
                          <a:ext cx="2267" cy="56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g:grpSp>
                      <wpg:cNvPr id="5" name="Group 50"/>
                      <wpg:cNvGrpSpPr>
                        <a:grpSpLocks/>
                      </wpg:cNvGrpSpPr>
                      <wpg:grpSpPr bwMode="auto">
                        <a:xfrm>
                          <a:off x="1418" y="15888"/>
                          <a:ext cx="3243" cy="573"/>
                          <a:chOff x="1418" y="15888"/>
                          <a:chExt cx="3243" cy="573"/>
                        </a:xfrm>
                      </wpg:grpSpPr>
                      <wps:wsp>
                        <wps:cNvPr id="6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1418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4661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g:grpSp>
                      <wpg:cNvPr id="9" name="Group 49"/>
                      <wpg:cNvGrpSpPr>
                        <a:grpSpLocks/>
                      </wpg:cNvGrpSpPr>
                      <wpg:grpSpPr bwMode="auto">
                        <a:xfrm>
                          <a:off x="7247" y="15888"/>
                          <a:ext cx="3243" cy="573"/>
                          <a:chOff x="7247" y="15888"/>
                          <a:chExt cx="3243" cy="573"/>
                        </a:xfrm>
                      </wpg:grpSpPr>
                      <wps:wsp>
                        <wps:cNvPr id="10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3243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7247" y="15894"/>
                            <a:ext cx="0" cy="56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AutoShape 31"/>
                        <wps:cNvCnPr>
                          <a:cxnSpLocks noChangeShapeType="1"/>
                        </wps:cNvCnPr>
                        <wps:spPr bwMode="auto">
                          <a:xfrm>
                            <a:off x="7247" y="15888"/>
                            <a:ext cx="0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7F7E2444" id="Group 51" o:spid="_x0000_s1026" style="position:absolute;margin-left:0;margin-top:-1.7pt;width:453.6pt;height:28.7pt;z-index:251657728" coordorigin="1418,15888" coordsize="9072,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VF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j4K&#10;ICAgICAgICAgPHhtcE1NOkluc3RhbmNlSUQ+eG1wLmlpZDo1Rjk3OUEyMzAzNzNFNDExQTkxNzgz&#10;MEI4QjdBMzZDQTwveG1wTU06SW5zdGFuY2VJRD4KICAgICAgICAgPHhtcE1NOkRvY3VtZW50SUQ+&#10;eG1wLmRpZDo1Rjk3OUEyMzAzNzNFNDExQTkxNzgzMEI4QjdBMzZDQ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AUGBwgJCgsMDA0ODxAREhMUFBUWFxgZ&#10;GhscHR4eHyAhIiMkJSYnKCkqKissLS4vMDEyMzQ1Njc4OTo7Ozw9Pj9AQUJDREVGR0hJSktMTU5P&#10;UFFSU1RVVldYWVpbXF1eX2BhYmNkZWZnaGlqa2xtbm9wcXJzdHV2d3h5ent8fX5/gIGCg4SFhoeI&#10;iYqLjI2Oj5CRkpOUlZaXmJqbnJ2en6ChoqOkpaanqKmqq6ytrq+xsrO0tba3uLm6u7y9vr/AwcLD&#10;xcbHyMnKy8zNzs/Q0dLT1NXX2Nna29zd3t/g4eLj5OXm6Onq6+zt7u/w8fLz9PX2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/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/////////////////////////////////////////9t7y////////////&#10;//////////////////////////////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uX3////////////////&#10;///////////////////////6tJSw9v/////////////////////////////////////ml2+S4f//&#10;///////////////////////////////////5s5Sv9f//////////////////////////////////&#10;////+eT2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2wabK////////&#10;//////////////////////////////+4elB/0f///////////////////////////////////+KW&#10;TQNYuv///////////////////////////////////9GNaUpxx///////////////////////////&#10;//////////HRvJiy7f///////////////////////////////////////+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MC1r6yqra2xt8DF0Nnj+///////////////////&#10;////74lgWVZUV1ldY2VtdX6RqMPs+f///////////////////5c1DQkFAgAAAAAAHUx5osz3////&#10;/////////////////7xcAwAAAAAADTBXgq3Y/////////////////////////9x/JwAGHDRPbI2u&#10;1v////////////////////////////yfQztSa4ahwOP////////////////////////////////C&#10;fYWgutb2///////////////////////////////////+ztT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7+7u7/X8////////////////////&#10;//////////////Ovm5qbnqWuurzE1Ob///////////////////////////eXVExPVFtlboCXwOf/&#10;//////////////////////////+uVAAbNlJwjKvL9v/////////////////////////////Kaz9j&#10;f5283vz////////////////////////////////nmYOsyOf/////////////////////////////&#10;////////28zy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2" o:spid="_x0000_s1027" type="#_x0000_t75" style="position:absolute;left:4820;top:15894;width:2267;height: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">
                <v:imagedata r:id="rId2" o:title=""/>
              </v:shape>
              <v:group id="Group 50" o:spid="_x0000_s1028" style="position:absolute;left:1418;top:15888;width:3243;height:573" coordorigin="1418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9" o:spid="_x0000_s1029" type="#_x0000_t32" style="position:absolute;left:1418;top:15894;width:3243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" strokecolor="gray"/>
                <v:shape id="AutoShape 40" o:spid="_x0000_s1030" type="#_x0000_t32" style="position:absolute;left:4661;top:15894;width:0;height:56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" strokecolor="gray"/>
                <v:shape id="AutoShape 41" o:spid="_x0000_s1031" type="#_x0000_t32" style="position:absolute;left:4661;top:15888;width:0;height:30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" strokecolor="gray" strokeweight="2pt"/>
              </v:group>
              <v:group id="Group 49" o:spid="_x0000_s1032" style="position:absolute;left:7247;top:15888;width:3243;height:573" coordorigin="7247,15888" coordsize="3243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<v:shape id="AutoShape 29" o:spid="_x0000_s1033" type="#_x0000_t32" style="position:absolute;left:7247;top:15894;width:3243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" strokecolor="gray"/>
                <v:shape id="AutoShape 30" o:spid="_x0000_s1034" type="#_x0000_t32" style="position:absolute;left:7247;top:15894;width:0;height:56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" strokecolor="gray"/>
                <v:shape id="AutoShape 31" o:spid="_x0000_s1035" type="#_x0000_t32" style="position:absolute;left:7247;top:15888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" strokecolor="gray" strokeweight="2pt"/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inline distT="0" distB="0" distL="0" distR="0" wp14:anchorId="70C8D282" wp14:editId="0F5E208D">
              <wp:extent cx="294640" cy="172720"/>
              <wp:effectExtent l="9525" t="13335" r="10160" b="13970"/>
              <wp:docPr id="2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4640" cy="172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BFBFB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E6411C" w14:textId="77777777" w:rsidR="00103919" w:rsidRPr="00CB63FE" w:rsidRDefault="00103919" w:rsidP="00103919">
                          <w:pPr>
                            <w:jc w:val="center"/>
                            <w:rPr>
                              <w:color w:val="7F7F7F"/>
                              <w:sz w:val="18"/>
                            </w:rPr>
                          </w:pP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begin"/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instrText>PAGE   \* MERGEFORMAT</w:instrTex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separate"/>
                          </w:r>
                          <w:r w:rsidR="00DF3BF2">
                            <w:rPr>
                              <w:noProof/>
                              <w:color w:val="7F7F7F"/>
                              <w:sz w:val="18"/>
                            </w:rPr>
                            <w:t>1</w:t>
                          </w:r>
                          <w:r w:rsidRPr="00CB63FE">
                            <w:rPr>
                              <w:color w:val="7F7F7F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1800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 xmlns:w16du="http://schemas.microsoft.com/office/word/2023/wordml/word16du">
          <w:pict>
            <v:shapetype w14:anchorId="70C8D282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1" type="#_x0000_t202" style="width:23.2pt;height:13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" strokecolor="#bfbfbf">
              <v:textbox inset="0,.5mm,0,.5mm">
                <w:txbxContent>
                  <w:p w14:paraId="43E6411C" w14:textId="77777777" w:rsidR="00103919" w:rsidRPr="00CB63FE" w:rsidRDefault="00103919" w:rsidP="00103919">
                    <w:pPr>
                      <w:jc w:val="center"/>
                      <w:rPr>
                        <w:color w:val="7F7F7F"/>
                        <w:sz w:val="18"/>
                      </w:rPr>
                    </w:pPr>
                    <w:r w:rsidRPr="00CB63FE">
                      <w:rPr>
                        <w:color w:val="7F7F7F"/>
                        <w:sz w:val="18"/>
                      </w:rPr>
                      <w:fldChar w:fldCharType="begin"/>
                    </w:r>
                    <w:r w:rsidRPr="00CB63FE">
                      <w:rPr>
                        <w:color w:val="7F7F7F"/>
                        <w:sz w:val="18"/>
                      </w:rPr>
                      <w:instrText>PAGE   \* MERGEFORMAT</w:instrText>
                    </w:r>
                    <w:r w:rsidRPr="00CB63FE">
                      <w:rPr>
                        <w:color w:val="7F7F7F"/>
                        <w:sz w:val="18"/>
                      </w:rPr>
                      <w:fldChar w:fldCharType="separate"/>
                    </w:r>
                    <w:r w:rsidR="00DF3BF2">
                      <w:rPr>
                        <w:noProof/>
                        <w:color w:val="7F7F7F"/>
                        <w:sz w:val="18"/>
                      </w:rPr>
                      <w:t>1</w:t>
                    </w:r>
                    <w:r w:rsidRPr="00CB63FE">
                      <w:rPr>
                        <w:color w:val="7F7F7F"/>
                        <w:sz w:val="18"/>
                      </w:rPr>
                      <w:fldChar w:fldCharType="end"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3295DB" w14:textId="77777777" w:rsidR="001955C3" w:rsidRDefault="001955C3">
      <w:r>
        <w:separator/>
      </w:r>
    </w:p>
  </w:footnote>
  <w:footnote w:type="continuationSeparator" w:id="0">
    <w:p w14:paraId="2C39EF49" w14:textId="77777777" w:rsidR="001955C3" w:rsidRDefault="001955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58537" w14:textId="3BA4EA28" w:rsidR="00F2528D" w:rsidRPr="002509A5" w:rsidRDefault="00D0705F" w:rsidP="00BF1ECD">
    <w:pPr>
      <w:pStyle w:val="Kopfzeile"/>
      <w:jc w:val="right"/>
      <w:rPr>
        <w:b/>
        <w:color w:val="7F7F7F"/>
      </w:rPr>
    </w:pPr>
    <w:r>
      <w:rPr>
        <w:b/>
        <w:noProof/>
        <w:color w:val="7F7F7F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220AD7C7" wp14:editId="453292F8">
              <wp:simplePos x="0" y="0"/>
              <wp:positionH relativeFrom="column">
                <wp:posOffset>-19050</wp:posOffset>
              </wp:positionH>
              <wp:positionV relativeFrom="paragraph">
                <wp:posOffset>-6985</wp:posOffset>
              </wp:positionV>
              <wp:extent cx="5779135" cy="353695"/>
              <wp:effectExtent l="5080" t="19685" r="6985" b="0"/>
              <wp:wrapNone/>
              <wp:docPr id="13" name="Group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779135" cy="353695"/>
                        <a:chOff x="1388" y="556"/>
                        <a:chExt cx="9101" cy="557"/>
                      </a:xfrm>
                    </wpg:grpSpPr>
                    <pic:pic xmlns:pic="http://schemas.openxmlformats.org/drawingml/2006/picture">
                      <pic:nvPicPr>
                        <pic:cNvPr id="14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88" y="567"/>
                          <a:ext cx="1213" cy="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15" name="Line 19"/>
                      <wps:cNvCnPr>
                        <a:cxnSpLocks noChangeShapeType="1"/>
                      </wps:cNvCnPr>
                      <wps:spPr bwMode="auto">
                        <a:xfrm>
                          <a:off x="2807" y="851"/>
                          <a:ext cx="7682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6" name="Group 47"/>
                      <wpg:cNvGrpSpPr>
                        <a:grpSpLocks/>
                      </wpg:cNvGrpSpPr>
                      <wpg:grpSpPr bwMode="auto">
                        <a:xfrm>
                          <a:off x="2807" y="556"/>
                          <a:ext cx="1" cy="538"/>
                          <a:chOff x="2807" y="556"/>
                          <a:chExt cx="1" cy="538"/>
                        </a:xfrm>
                      </wpg:grpSpPr>
                      <wps:wsp>
                        <wps:cNvPr id="17" name="AutoShape 21"/>
                        <wps:cNvCnPr>
                          <a:cxnSpLocks noChangeShapeType="1"/>
                        </wps:cNvCnPr>
                        <wps:spPr bwMode="auto">
                          <a:xfrm>
                            <a:off x="2807" y="567"/>
                            <a:ext cx="0" cy="5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22"/>
                        <wps:cNvCnPr>
                          <a:cxnSpLocks noChangeShapeType="1"/>
                        </wps:cNvCnPr>
                        <wps:spPr bwMode="auto">
                          <a:xfrm>
                            <a:off x="2807" y="556"/>
                            <a:ext cx="1" cy="30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group w14:anchorId="070375F8" id="Group 48" o:spid="_x0000_s1026" style="position:absolute;margin-left:-1.5pt;margin-top:-.55pt;width:455.05pt;height:27.85pt;z-index:251656704" coordorigin="1388,556" coordsize="9101,557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27" type="#_x0000_t75" style="position:absolute;left:1388;top:567;width:1213;height: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">
                <v:imagedata r:id="rId2" o:title=""/>
              </v:shape>
              <v:line id="Line 19" o:spid="_x0000_s1028" style="position:absolute;visibility:visible;mso-wrap-style:square" from="2807,851" to="10489,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" strokecolor="gray"/>
              <v:group id="Group 47" o:spid="_x0000_s1029" style="position:absolute;left:2807;top:556;width:1;height:538" coordorigin="2807,556" coordsize="1,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30" type="#_x0000_t32" style="position:absolute;left:2807;top:567;width:0;height:52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" strokecolor="gray"/>
                <v:shape id="AutoShape 22" o:spid="_x0000_s1031" type="#_x0000_t32" style="position:absolute;left:2807;top:556;width:1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" strokecolor="gray" strokeweight="2pt"/>
              </v:group>
            </v:group>
          </w:pict>
        </mc:Fallback>
      </mc:AlternateContent>
    </w:r>
    <w:r w:rsidR="00641ACB">
      <w:rPr>
        <w:b/>
        <w:noProof/>
        <w:color w:val="7F7F7F"/>
      </w:rPr>
      <w:t xml:space="preserve">Technik der Nachhaltigkeit </w:t>
    </w:r>
    <w:r w:rsidR="00641ACB" w:rsidRPr="00CD2077">
      <w:rPr>
        <w:b/>
        <w:noProof/>
        <w:color w:val="7F7F7F"/>
      </w:rPr>
      <w:t>–</w:t>
    </w:r>
    <w:r w:rsidR="00641ACB">
      <w:rPr>
        <w:b/>
        <w:noProof/>
        <w:color w:val="7F7F7F"/>
      </w:rPr>
      <w:t xml:space="preserve"> Windenergie</w:t>
    </w:r>
    <w:r w:rsidR="00FB4EA8">
      <w:rPr>
        <w:b/>
        <w:noProof/>
        <w:color w:val="7F7F7F"/>
      </w:rPr>
      <w:t xml:space="preserve"> </w:t>
    </w:r>
    <w:r w:rsidR="00FB4EA8" w:rsidRPr="00CD2077">
      <w:rPr>
        <w:b/>
        <w:noProof/>
        <w:color w:val="7F7F7F"/>
      </w:rPr>
      <w:t>–</w:t>
    </w:r>
    <w:r w:rsidR="00FB4EA8">
      <w:rPr>
        <w:b/>
        <w:noProof/>
        <w:color w:val="7F7F7F"/>
      </w:rPr>
      <w:t xml:space="preserve"> </w:t>
    </w:r>
    <w:r w:rsidR="00C75DC0">
      <w:rPr>
        <w:b/>
        <w:noProof/>
        <w:color w:val="7F7F7F"/>
      </w:rPr>
      <w:t>Forschungs</w:t>
    </w:r>
    <w:r w:rsidR="00FB4EA8">
      <w:rPr>
        <w:b/>
        <w:noProof/>
        <w:color w:val="7F7F7F"/>
      </w:rPr>
      <w:t>aufgabe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2"/>
    <w:multiLevelType w:val="singleLevel"/>
    <w:tmpl w:val="0DA84020"/>
    <w:lvl w:ilvl="0">
      <w:start w:val="1"/>
      <w:numFmt w:val="bullet"/>
      <w:pStyle w:val="Aufzhlungszeichen3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</w:rPr>
    </w:lvl>
  </w:abstractNum>
  <w:abstractNum w:abstractNumId="1" w15:restartNumberingAfterBreak="0">
    <w:nsid w:val="FFFFFF89"/>
    <w:multiLevelType w:val="singleLevel"/>
    <w:tmpl w:val="725EFCFA"/>
    <w:lvl w:ilvl="0">
      <w:start w:val="1"/>
      <w:numFmt w:val="bullet"/>
      <w:pStyle w:val="Aufzhlungszeichen"/>
      <w:lvlText w:val="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b/>
        <w:i w:val="0"/>
        <w:color w:val="336699"/>
        <w:sz w:val="24"/>
        <w:szCs w:val="24"/>
      </w:rPr>
    </w:lvl>
  </w:abstractNum>
  <w:abstractNum w:abstractNumId="2" w15:restartNumberingAfterBreak="0">
    <w:nsid w:val="043F2442"/>
    <w:multiLevelType w:val="multilevel"/>
    <w:tmpl w:val="60FC37BC"/>
    <w:lvl w:ilvl="0">
      <w:start w:val="1"/>
      <w:numFmt w:val="decimal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/>
        <w:bCs/>
        <w:i w:val="0"/>
        <w:kern w:val="32"/>
        <w:sz w:val="24"/>
        <w:szCs w:val="22"/>
        <w:u w:color="000000"/>
      </w:rPr>
    </w:lvl>
    <w:lvl w:ilvl="1">
      <w:start w:val="1"/>
      <w:numFmt w:val="decimal"/>
      <w:lvlText w:val="%1.%2"/>
      <w:lvlJc w:val="left"/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3" w15:restartNumberingAfterBreak="0">
    <w:nsid w:val="06EC4143"/>
    <w:multiLevelType w:val="hybridMultilevel"/>
    <w:tmpl w:val="34AE50FE"/>
    <w:lvl w:ilvl="0" w:tplc="E6D413E2">
      <w:start w:val="1"/>
      <w:numFmt w:val="decimal"/>
      <w:pStyle w:val="berschrift4Bsp"/>
      <w:lvlText w:val="Bsp %1"/>
      <w:lvlJc w:val="left"/>
      <w:pPr>
        <w:tabs>
          <w:tab w:val="num" w:pos="0"/>
        </w:tabs>
        <w:ind w:left="357" w:hanging="357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F63806"/>
    <w:multiLevelType w:val="hybridMultilevel"/>
    <w:tmpl w:val="D9AAC79C"/>
    <w:lvl w:ilvl="0" w:tplc="657CB564">
      <w:start w:val="1"/>
      <w:numFmt w:val="bullet"/>
      <w:pStyle w:val="AufzhlungUV10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41F7A"/>
    <w:multiLevelType w:val="hybridMultilevel"/>
    <w:tmpl w:val="9BA45A2C"/>
    <w:lvl w:ilvl="0" w:tplc="33F0EA32">
      <w:start w:val="1"/>
      <w:numFmt w:val="bullet"/>
      <w:pStyle w:val="Aufzhlungszeichen2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F61152"/>
    <w:multiLevelType w:val="hybridMultilevel"/>
    <w:tmpl w:val="B9800F28"/>
    <w:lvl w:ilvl="0" w:tplc="434E89AA">
      <w:start w:val="1"/>
      <w:numFmt w:val="decimal"/>
      <w:pStyle w:val="Liste"/>
      <w:lvlText w:val="(%1)"/>
      <w:lvlJc w:val="left"/>
      <w:pPr>
        <w:tabs>
          <w:tab w:val="num" w:pos="357"/>
        </w:tabs>
        <w:ind w:left="924" w:hanging="357"/>
      </w:pPr>
      <w:rPr>
        <w:rFonts w:ascii="Arial" w:hAnsi="Arial" w:hint="default"/>
        <w:b w:val="0"/>
        <w:i w:val="0"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4074E64"/>
    <w:multiLevelType w:val="hybridMultilevel"/>
    <w:tmpl w:val="FB300292"/>
    <w:lvl w:ilvl="0" w:tplc="6986B756">
      <w:start w:val="1"/>
      <w:numFmt w:val="bullet"/>
      <w:pStyle w:val="ABListeLK"/>
      <w:lvlText w:val=""/>
      <w:lvlJc w:val="left"/>
      <w:pPr>
        <w:ind w:left="360" w:hanging="360"/>
      </w:pPr>
      <w:rPr>
        <w:rFonts w:ascii="Wingdings 3" w:hAnsi="Wingdings 3" w:hint="default"/>
        <w:b w:val="0"/>
        <w:i w:val="0"/>
        <w:color w:val="003366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9F478AF"/>
    <w:multiLevelType w:val="hybridMultilevel"/>
    <w:tmpl w:val="53FA110A"/>
    <w:lvl w:ilvl="0" w:tplc="115A2138">
      <w:start w:val="1"/>
      <w:numFmt w:val="bullet"/>
      <w:pStyle w:val="AufzhlungUV11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5D1B91"/>
    <w:multiLevelType w:val="hybridMultilevel"/>
    <w:tmpl w:val="435ED73C"/>
    <w:lvl w:ilvl="0" w:tplc="A2F628B8">
      <w:start w:val="1"/>
      <w:numFmt w:val="bullet"/>
      <w:pStyle w:val="AufzhlungHW9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214A0F"/>
    <w:multiLevelType w:val="singleLevel"/>
    <w:tmpl w:val="1AA0BB44"/>
    <w:lvl w:ilvl="0">
      <w:start w:val="1"/>
      <w:numFmt w:val="bullet"/>
      <w:pStyle w:val="Aufzhlungszeichen3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</w:abstractNum>
  <w:abstractNum w:abstractNumId="11" w15:restartNumberingAfterBreak="0">
    <w:nsid w:val="3FE03508"/>
    <w:multiLevelType w:val="hybridMultilevel"/>
    <w:tmpl w:val="515E19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79666C"/>
    <w:multiLevelType w:val="hybridMultilevel"/>
    <w:tmpl w:val="F10011B6"/>
    <w:lvl w:ilvl="0" w:tplc="A60EEE90">
      <w:start w:val="1"/>
      <w:numFmt w:val="decimal"/>
      <w:pStyle w:val="ABListe"/>
      <w:lvlText w:val="(%1)"/>
      <w:lvlJc w:val="left"/>
      <w:pPr>
        <w:tabs>
          <w:tab w:val="num" w:pos="357"/>
        </w:tabs>
        <w:ind w:left="357" w:hanging="357"/>
      </w:pPr>
      <w:rPr>
        <w:rFonts w:ascii="Arial" w:hAnsi="Arial" w:hint="default"/>
        <w:b w:val="0"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AEF7703"/>
    <w:multiLevelType w:val="hybridMultilevel"/>
    <w:tmpl w:val="F32A3026"/>
    <w:lvl w:ilvl="0" w:tplc="A176B2D6">
      <w:start w:val="1"/>
      <w:numFmt w:val="bullet"/>
      <w:pStyle w:val="AufzhlungUV8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A17E1A"/>
    <w:multiLevelType w:val="hybridMultilevel"/>
    <w:tmpl w:val="4E86BB40"/>
    <w:lvl w:ilvl="0" w:tplc="2570A59E">
      <w:start w:val="1"/>
      <w:numFmt w:val="bullet"/>
      <w:pStyle w:val="AufzhlungHW8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18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772B64"/>
    <w:multiLevelType w:val="hybridMultilevel"/>
    <w:tmpl w:val="A7CCDC96"/>
    <w:lvl w:ilvl="0" w:tplc="F586D396">
      <w:start w:val="1"/>
      <w:numFmt w:val="bullet"/>
      <w:pStyle w:val="AufzhlungszeichenMaterial"/>
      <w:lvlText w:val="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C45390"/>
    <w:multiLevelType w:val="hybridMultilevel"/>
    <w:tmpl w:val="C338C32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C6228B5"/>
    <w:multiLevelType w:val="hybridMultilevel"/>
    <w:tmpl w:val="BB16E896"/>
    <w:lvl w:ilvl="0" w:tplc="BA90D03A">
      <w:start w:val="1"/>
      <w:numFmt w:val="bullet"/>
      <w:pStyle w:val="AufzhlungM"/>
      <w:lvlText w:val="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1369C"/>
    <w:multiLevelType w:val="hybridMultilevel"/>
    <w:tmpl w:val="1360BFF4"/>
    <w:lvl w:ilvl="0" w:tplc="70EA1A7C">
      <w:start w:val="1"/>
      <w:numFmt w:val="bullet"/>
      <w:pStyle w:val="AufzhlungHW11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4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5076C3"/>
    <w:multiLevelType w:val="hybridMultilevel"/>
    <w:tmpl w:val="F0FCB760"/>
    <w:lvl w:ilvl="0" w:tplc="4C94477A">
      <w:start w:val="1"/>
      <w:numFmt w:val="bullet"/>
      <w:pStyle w:val="AufzhlungUV9"/>
      <w:lvlText w:val="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0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88554C"/>
    <w:multiLevelType w:val="hybridMultilevel"/>
    <w:tmpl w:val="F5345752"/>
    <w:lvl w:ilvl="0" w:tplc="1758F170">
      <w:start w:val="1"/>
      <w:numFmt w:val="bullet"/>
      <w:pStyle w:val="Aufzhlungszeichen2HW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3C1EEC"/>
    <w:multiLevelType w:val="hybridMultilevel"/>
    <w:tmpl w:val="3648D20A"/>
    <w:lvl w:ilvl="0" w:tplc="C24C7AA8">
      <w:start w:val="1"/>
      <w:numFmt w:val="bullet"/>
      <w:pStyle w:val="Liste2"/>
      <w:lvlText w:val=""/>
      <w:lvlJc w:val="left"/>
      <w:pPr>
        <w:tabs>
          <w:tab w:val="num" w:pos="357"/>
        </w:tabs>
        <w:ind w:left="641" w:hanging="284"/>
      </w:pPr>
      <w:rPr>
        <w:rFonts w:ascii="Wingdings 3" w:hAnsi="Wingdings 3" w:hint="default"/>
        <w:color w:val="003366"/>
      </w:rPr>
    </w:lvl>
    <w:lvl w:ilvl="1" w:tplc="0407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2" w15:restartNumberingAfterBreak="0">
    <w:nsid w:val="7D57445F"/>
    <w:multiLevelType w:val="hybridMultilevel"/>
    <w:tmpl w:val="882693C6"/>
    <w:lvl w:ilvl="0" w:tplc="A0BA8F54">
      <w:start w:val="1"/>
      <w:numFmt w:val="bullet"/>
      <w:pStyle w:val="AufzhlungHW10"/>
      <w:lvlText w:val=""/>
      <w:lvlJc w:val="left"/>
      <w:pPr>
        <w:ind w:left="360" w:hanging="360"/>
      </w:pPr>
      <w:rPr>
        <w:rFonts w:ascii="Wingdings" w:hAnsi="Wingdings" w:hint="default"/>
        <w:b w:val="0"/>
        <w:i w:val="0"/>
        <w:color w:val="336699"/>
        <w:sz w:val="22"/>
        <w:szCs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08553">
    <w:abstractNumId w:val="2"/>
  </w:num>
  <w:num w:numId="2" w16cid:durableId="1431437362">
    <w:abstractNumId w:val="6"/>
  </w:num>
  <w:num w:numId="3" w16cid:durableId="509879995">
    <w:abstractNumId w:val="1"/>
  </w:num>
  <w:num w:numId="4" w16cid:durableId="650602297">
    <w:abstractNumId w:val="21"/>
  </w:num>
  <w:num w:numId="5" w16cid:durableId="883755491">
    <w:abstractNumId w:val="0"/>
  </w:num>
  <w:num w:numId="6" w16cid:durableId="1747915068">
    <w:abstractNumId w:val="15"/>
  </w:num>
  <w:num w:numId="7" w16cid:durableId="780759972">
    <w:abstractNumId w:val="12"/>
  </w:num>
  <w:num w:numId="8" w16cid:durableId="381750765">
    <w:abstractNumId w:val="3"/>
  </w:num>
  <w:num w:numId="9" w16cid:durableId="956719474">
    <w:abstractNumId w:val="17"/>
  </w:num>
  <w:num w:numId="10" w16cid:durableId="2032412330">
    <w:abstractNumId w:val="10"/>
  </w:num>
  <w:num w:numId="11" w16cid:durableId="2071078854">
    <w:abstractNumId w:val="7"/>
  </w:num>
  <w:num w:numId="12" w16cid:durableId="1371537588">
    <w:abstractNumId w:val="20"/>
  </w:num>
  <w:num w:numId="13" w16cid:durableId="1659378997">
    <w:abstractNumId w:val="5"/>
  </w:num>
  <w:num w:numId="14" w16cid:durableId="1905603346">
    <w:abstractNumId w:val="22"/>
  </w:num>
  <w:num w:numId="15" w16cid:durableId="867838537">
    <w:abstractNumId w:val="18"/>
  </w:num>
  <w:num w:numId="16" w16cid:durableId="1429472936">
    <w:abstractNumId w:val="14"/>
  </w:num>
  <w:num w:numId="17" w16cid:durableId="1415125328">
    <w:abstractNumId w:val="4"/>
  </w:num>
  <w:num w:numId="18" w16cid:durableId="1106775536">
    <w:abstractNumId w:val="8"/>
  </w:num>
  <w:num w:numId="19" w16cid:durableId="878712490">
    <w:abstractNumId w:val="19"/>
  </w:num>
  <w:num w:numId="20" w16cid:durableId="197209768">
    <w:abstractNumId w:val="9"/>
  </w:num>
  <w:num w:numId="21" w16cid:durableId="2022975329">
    <w:abstractNumId w:val="13"/>
  </w:num>
  <w:num w:numId="22" w16cid:durableId="1486581405">
    <w:abstractNumId w:val="16"/>
  </w:num>
  <w:num w:numId="23" w16cid:durableId="401106796">
    <w:abstractNumId w:val="11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>
      <o:colormru v:ext="edit" colors="#ffc,#679fd1,#193b5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3BDF"/>
    <w:rsid w:val="000015F0"/>
    <w:rsid w:val="00001801"/>
    <w:rsid w:val="0000418F"/>
    <w:rsid w:val="00007BAC"/>
    <w:rsid w:val="000120C3"/>
    <w:rsid w:val="000122C9"/>
    <w:rsid w:val="000139C4"/>
    <w:rsid w:val="0001455D"/>
    <w:rsid w:val="000178D1"/>
    <w:rsid w:val="00025196"/>
    <w:rsid w:val="00034823"/>
    <w:rsid w:val="0003593C"/>
    <w:rsid w:val="000401B1"/>
    <w:rsid w:val="00040D0C"/>
    <w:rsid w:val="00044483"/>
    <w:rsid w:val="000516DE"/>
    <w:rsid w:val="00052A8B"/>
    <w:rsid w:val="0005533B"/>
    <w:rsid w:val="0005798F"/>
    <w:rsid w:val="00060B85"/>
    <w:rsid w:val="00062EC7"/>
    <w:rsid w:val="00063BDF"/>
    <w:rsid w:val="00066FC1"/>
    <w:rsid w:val="00074EF4"/>
    <w:rsid w:val="00082C1F"/>
    <w:rsid w:val="000851AC"/>
    <w:rsid w:val="000868CF"/>
    <w:rsid w:val="00086DD7"/>
    <w:rsid w:val="00087DFD"/>
    <w:rsid w:val="000942B9"/>
    <w:rsid w:val="000947AD"/>
    <w:rsid w:val="000976E4"/>
    <w:rsid w:val="00097E56"/>
    <w:rsid w:val="000A09AF"/>
    <w:rsid w:val="000C215A"/>
    <w:rsid w:val="000C7C46"/>
    <w:rsid w:val="000D303F"/>
    <w:rsid w:val="000E0183"/>
    <w:rsid w:val="000E1859"/>
    <w:rsid w:val="000E632A"/>
    <w:rsid w:val="000F0F01"/>
    <w:rsid w:val="000F4EDC"/>
    <w:rsid w:val="000F640B"/>
    <w:rsid w:val="001023EB"/>
    <w:rsid w:val="00103919"/>
    <w:rsid w:val="0010563D"/>
    <w:rsid w:val="00111F68"/>
    <w:rsid w:val="001124BC"/>
    <w:rsid w:val="0011413E"/>
    <w:rsid w:val="001150DA"/>
    <w:rsid w:val="00117ED9"/>
    <w:rsid w:val="00125EB4"/>
    <w:rsid w:val="0012669B"/>
    <w:rsid w:val="00126C1C"/>
    <w:rsid w:val="00131F3C"/>
    <w:rsid w:val="00133769"/>
    <w:rsid w:val="00140FD7"/>
    <w:rsid w:val="00154AD9"/>
    <w:rsid w:val="00161D8C"/>
    <w:rsid w:val="001658C2"/>
    <w:rsid w:val="00167F05"/>
    <w:rsid w:val="00171293"/>
    <w:rsid w:val="00174C9B"/>
    <w:rsid w:val="001814CF"/>
    <w:rsid w:val="001839C2"/>
    <w:rsid w:val="00192B22"/>
    <w:rsid w:val="00194133"/>
    <w:rsid w:val="00194C92"/>
    <w:rsid w:val="00195562"/>
    <w:rsid w:val="001955C3"/>
    <w:rsid w:val="001A13DF"/>
    <w:rsid w:val="001A7DC6"/>
    <w:rsid w:val="001B2953"/>
    <w:rsid w:val="001B2F0D"/>
    <w:rsid w:val="001B51B5"/>
    <w:rsid w:val="001C0155"/>
    <w:rsid w:val="001C0D0B"/>
    <w:rsid w:val="001C299B"/>
    <w:rsid w:val="001C2F69"/>
    <w:rsid w:val="001C3130"/>
    <w:rsid w:val="001C6168"/>
    <w:rsid w:val="001D4CD2"/>
    <w:rsid w:val="001D6B5D"/>
    <w:rsid w:val="001D74ED"/>
    <w:rsid w:val="001E0400"/>
    <w:rsid w:val="001E3445"/>
    <w:rsid w:val="001E5D18"/>
    <w:rsid w:val="001F037E"/>
    <w:rsid w:val="001F10BF"/>
    <w:rsid w:val="001F1CA6"/>
    <w:rsid w:val="001F2B45"/>
    <w:rsid w:val="001F44FD"/>
    <w:rsid w:val="0020643F"/>
    <w:rsid w:val="00206D8E"/>
    <w:rsid w:val="002101A9"/>
    <w:rsid w:val="0021551E"/>
    <w:rsid w:val="002308F1"/>
    <w:rsid w:val="002345B7"/>
    <w:rsid w:val="00234933"/>
    <w:rsid w:val="00247A0E"/>
    <w:rsid w:val="002509A5"/>
    <w:rsid w:val="002522B8"/>
    <w:rsid w:val="002533C5"/>
    <w:rsid w:val="00255432"/>
    <w:rsid w:val="002559DB"/>
    <w:rsid w:val="00256AFE"/>
    <w:rsid w:val="00263169"/>
    <w:rsid w:val="00264E28"/>
    <w:rsid w:val="0026503B"/>
    <w:rsid w:val="002703D2"/>
    <w:rsid w:val="0027240F"/>
    <w:rsid w:val="00276934"/>
    <w:rsid w:val="002810F2"/>
    <w:rsid w:val="00281D95"/>
    <w:rsid w:val="002A1DD0"/>
    <w:rsid w:val="002A2254"/>
    <w:rsid w:val="002A66C6"/>
    <w:rsid w:val="002A6886"/>
    <w:rsid w:val="002A6AC5"/>
    <w:rsid w:val="002A73B3"/>
    <w:rsid w:val="002A7E48"/>
    <w:rsid w:val="002C3A21"/>
    <w:rsid w:val="002C3BFF"/>
    <w:rsid w:val="002C6A9F"/>
    <w:rsid w:val="002D5E52"/>
    <w:rsid w:val="002D6038"/>
    <w:rsid w:val="002D7759"/>
    <w:rsid w:val="002E4C9D"/>
    <w:rsid w:val="002F085D"/>
    <w:rsid w:val="002F6D5D"/>
    <w:rsid w:val="00301360"/>
    <w:rsid w:val="00302340"/>
    <w:rsid w:val="00310080"/>
    <w:rsid w:val="00313326"/>
    <w:rsid w:val="00325B69"/>
    <w:rsid w:val="003317BE"/>
    <w:rsid w:val="003352E8"/>
    <w:rsid w:val="00337A1E"/>
    <w:rsid w:val="00355321"/>
    <w:rsid w:val="00363A9B"/>
    <w:rsid w:val="00370A99"/>
    <w:rsid w:val="003713E0"/>
    <w:rsid w:val="0037457F"/>
    <w:rsid w:val="00377666"/>
    <w:rsid w:val="00380E4B"/>
    <w:rsid w:val="003820F1"/>
    <w:rsid w:val="003903A7"/>
    <w:rsid w:val="00391B5C"/>
    <w:rsid w:val="00392830"/>
    <w:rsid w:val="0039333C"/>
    <w:rsid w:val="00397FA4"/>
    <w:rsid w:val="003B33CA"/>
    <w:rsid w:val="003C65B7"/>
    <w:rsid w:val="003C7455"/>
    <w:rsid w:val="003D21CA"/>
    <w:rsid w:val="003D289F"/>
    <w:rsid w:val="003D2A34"/>
    <w:rsid w:val="003E1CAC"/>
    <w:rsid w:val="003E1E79"/>
    <w:rsid w:val="003E5092"/>
    <w:rsid w:val="003E7F0F"/>
    <w:rsid w:val="003F4EF8"/>
    <w:rsid w:val="003F6801"/>
    <w:rsid w:val="003F7463"/>
    <w:rsid w:val="00400508"/>
    <w:rsid w:val="00401DE7"/>
    <w:rsid w:val="0040461A"/>
    <w:rsid w:val="00407AB5"/>
    <w:rsid w:val="00411678"/>
    <w:rsid w:val="00413FAA"/>
    <w:rsid w:val="004207BC"/>
    <w:rsid w:val="00425F79"/>
    <w:rsid w:val="00436519"/>
    <w:rsid w:val="00437655"/>
    <w:rsid w:val="004411A9"/>
    <w:rsid w:val="00455FA5"/>
    <w:rsid w:val="00463AD4"/>
    <w:rsid w:val="004648C2"/>
    <w:rsid w:val="00465DA6"/>
    <w:rsid w:val="00466F66"/>
    <w:rsid w:val="00474C0A"/>
    <w:rsid w:val="00482167"/>
    <w:rsid w:val="00486C04"/>
    <w:rsid w:val="004879EB"/>
    <w:rsid w:val="0049134E"/>
    <w:rsid w:val="004A351F"/>
    <w:rsid w:val="004A3F04"/>
    <w:rsid w:val="004A5AFF"/>
    <w:rsid w:val="004B29B6"/>
    <w:rsid w:val="004B3959"/>
    <w:rsid w:val="004B539B"/>
    <w:rsid w:val="004B70DD"/>
    <w:rsid w:val="004C161E"/>
    <w:rsid w:val="004C50A9"/>
    <w:rsid w:val="004C7A7D"/>
    <w:rsid w:val="004D3938"/>
    <w:rsid w:val="004D6E27"/>
    <w:rsid w:val="004E6D5C"/>
    <w:rsid w:val="004E6E41"/>
    <w:rsid w:val="004E757F"/>
    <w:rsid w:val="004E77DD"/>
    <w:rsid w:val="004E7DC8"/>
    <w:rsid w:val="004F07C9"/>
    <w:rsid w:val="004F28F9"/>
    <w:rsid w:val="004F78AB"/>
    <w:rsid w:val="00501FA2"/>
    <w:rsid w:val="00512B3A"/>
    <w:rsid w:val="00514A1D"/>
    <w:rsid w:val="005305CF"/>
    <w:rsid w:val="00530811"/>
    <w:rsid w:val="00540784"/>
    <w:rsid w:val="00543808"/>
    <w:rsid w:val="00553685"/>
    <w:rsid w:val="00553EC3"/>
    <w:rsid w:val="00554F6A"/>
    <w:rsid w:val="00557617"/>
    <w:rsid w:val="00562369"/>
    <w:rsid w:val="005651A6"/>
    <w:rsid w:val="00567D0D"/>
    <w:rsid w:val="00570D36"/>
    <w:rsid w:val="00571A39"/>
    <w:rsid w:val="005732C1"/>
    <w:rsid w:val="00574351"/>
    <w:rsid w:val="00577F2E"/>
    <w:rsid w:val="00583833"/>
    <w:rsid w:val="0059315D"/>
    <w:rsid w:val="005953F2"/>
    <w:rsid w:val="005A0200"/>
    <w:rsid w:val="005A1BB7"/>
    <w:rsid w:val="005A3172"/>
    <w:rsid w:val="005A5954"/>
    <w:rsid w:val="005A6CFB"/>
    <w:rsid w:val="005A6F8E"/>
    <w:rsid w:val="005B0DB3"/>
    <w:rsid w:val="005B2D1B"/>
    <w:rsid w:val="005B35AD"/>
    <w:rsid w:val="005B4576"/>
    <w:rsid w:val="005B508D"/>
    <w:rsid w:val="005B55E5"/>
    <w:rsid w:val="005B5C61"/>
    <w:rsid w:val="005B7404"/>
    <w:rsid w:val="005C1633"/>
    <w:rsid w:val="005C3E56"/>
    <w:rsid w:val="005D28F7"/>
    <w:rsid w:val="005D4D89"/>
    <w:rsid w:val="005E399F"/>
    <w:rsid w:val="005E5382"/>
    <w:rsid w:val="005E66EF"/>
    <w:rsid w:val="005F09DA"/>
    <w:rsid w:val="005F4512"/>
    <w:rsid w:val="005F79EA"/>
    <w:rsid w:val="00600DAF"/>
    <w:rsid w:val="0060330B"/>
    <w:rsid w:val="00603A80"/>
    <w:rsid w:val="00606427"/>
    <w:rsid w:val="00606A95"/>
    <w:rsid w:val="00611F38"/>
    <w:rsid w:val="006138E7"/>
    <w:rsid w:val="00614068"/>
    <w:rsid w:val="006148ED"/>
    <w:rsid w:val="0062223B"/>
    <w:rsid w:val="00623F66"/>
    <w:rsid w:val="00623FB5"/>
    <w:rsid w:val="00626659"/>
    <w:rsid w:val="0063372B"/>
    <w:rsid w:val="00636F3B"/>
    <w:rsid w:val="0063726C"/>
    <w:rsid w:val="00641ACB"/>
    <w:rsid w:val="00643CE2"/>
    <w:rsid w:val="00650A43"/>
    <w:rsid w:val="00651A00"/>
    <w:rsid w:val="00654F6D"/>
    <w:rsid w:val="00657376"/>
    <w:rsid w:val="00661E66"/>
    <w:rsid w:val="00663644"/>
    <w:rsid w:val="00665D41"/>
    <w:rsid w:val="006717A4"/>
    <w:rsid w:val="00673706"/>
    <w:rsid w:val="00673FFD"/>
    <w:rsid w:val="006764F3"/>
    <w:rsid w:val="00682339"/>
    <w:rsid w:val="00690DA5"/>
    <w:rsid w:val="00691821"/>
    <w:rsid w:val="0069566C"/>
    <w:rsid w:val="006965F7"/>
    <w:rsid w:val="006A3158"/>
    <w:rsid w:val="006A4012"/>
    <w:rsid w:val="006A4285"/>
    <w:rsid w:val="006A5153"/>
    <w:rsid w:val="006B516B"/>
    <w:rsid w:val="006B6ED1"/>
    <w:rsid w:val="006B7E2A"/>
    <w:rsid w:val="006C0067"/>
    <w:rsid w:val="006C1FF4"/>
    <w:rsid w:val="006C4888"/>
    <w:rsid w:val="006C4F78"/>
    <w:rsid w:val="006C6CFF"/>
    <w:rsid w:val="006C70E1"/>
    <w:rsid w:val="006D10D4"/>
    <w:rsid w:val="006D5E53"/>
    <w:rsid w:val="006D5FCC"/>
    <w:rsid w:val="006E0FDA"/>
    <w:rsid w:val="006E409D"/>
    <w:rsid w:val="006E433E"/>
    <w:rsid w:val="006E4B24"/>
    <w:rsid w:val="006F4537"/>
    <w:rsid w:val="00703B0F"/>
    <w:rsid w:val="0070431B"/>
    <w:rsid w:val="00704324"/>
    <w:rsid w:val="0070611F"/>
    <w:rsid w:val="00714809"/>
    <w:rsid w:val="0071520B"/>
    <w:rsid w:val="00715EE8"/>
    <w:rsid w:val="00720E28"/>
    <w:rsid w:val="00726A5B"/>
    <w:rsid w:val="007278A6"/>
    <w:rsid w:val="007349C1"/>
    <w:rsid w:val="00740AC3"/>
    <w:rsid w:val="00740F6B"/>
    <w:rsid w:val="007501C2"/>
    <w:rsid w:val="00757926"/>
    <w:rsid w:val="0076207A"/>
    <w:rsid w:val="0076520B"/>
    <w:rsid w:val="00776494"/>
    <w:rsid w:val="00784654"/>
    <w:rsid w:val="00790014"/>
    <w:rsid w:val="007944C0"/>
    <w:rsid w:val="00795D1C"/>
    <w:rsid w:val="00796F27"/>
    <w:rsid w:val="007A1398"/>
    <w:rsid w:val="007A3766"/>
    <w:rsid w:val="007A4855"/>
    <w:rsid w:val="007B080F"/>
    <w:rsid w:val="007B5DC7"/>
    <w:rsid w:val="007B5E4E"/>
    <w:rsid w:val="007C16BD"/>
    <w:rsid w:val="007D0AB7"/>
    <w:rsid w:val="007D0EDD"/>
    <w:rsid w:val="007D2CEB"/>
    <w:rsid w:val="007E052A"/>
    <w:rsid w:val="007E136F"/>
    <w:rsid w:val="007E56D0"/>
    <w:rsid w:val="007F5BA4"/>
    <w:rsid w:val="007F6D56"/>
    <w:rsid w:val="007F7F23"/>
    <w:rsid w:val="008000AE"/>
    <w:rsid w:val="00803398"/>
    <w:rsid w:val="008063BE"/>
    <w:rsid w:val="00807905"/>
    <w:rsid w:val="00812700"/>
    <w:rsid w:val="00814E22"/>
    <w:rsid w:val="00824521"/>
    <w:rsid w:val="0083059D"/>
    <w:rsid w:val="00831121"/>
    <w:rsid w:val="008312C1"/>
    <w:rsid w:val="00831F54"/>
    <w:rsid w:val="00835E05"/>
    <w:rsid w:val="0083777B"/>
    <w:rsid w:val="0085188B"/>
    <w:rsid w:val="0085218E"/>
    <w:rsid w:val="00852C7A"/>
    <w:rsid w:val="008562CA"/>
    <w:rsid w:val="00861128"/>
    <w:rsid w:val="008720C3"/>
    <w:rsid w:val="00874CE6"/>
    <w:rsid w:val="0087501B"/>
    <w:rsid w:val="0088023F"/>
    <w:rsid w:val="00882D2D"/>
    <w:rsid w:val="008868B3"/>
    <w:rsid w:val="00887C9C"/>
    <w:rsid w:val="008919A6"/>
    <w:rsid w:val="008963E2"/>
    <w:rsid w:val="008A2F67"/>
    <w:rsid w:val="008B39D2"/>
    <w:rsid w:val="008B7D1F"/>
    <w:rsid w:val="008C35CC"/>
    <w:rsid w:val="008C479F"/>
    <w:rsid w:val="008C5CA4"/>
    <w:rsid w:val="008D3A51"/>
    <w:rsid w:val="008D6866"/>
    <w:rsid w:val="008F5FA5"/>
    <w:rsid w:val="008F7C3C"/>
    <w:rsid w:val="009015DC"/>
    <w:rsid w:val="00905F8D"/>
    <w:rsid w:val="0091333F"/>
    <w:rsid w:val="00916027"/>
    <w:rsid w:val="00925163"/>
    <w:rsid w:val="00925F79"/>
    <w:rsid w:val="00926BD9"/>
    <w:rsid w:val="009277B2"/>
    <w:rsid w:val="00927C3A"/>
    <w:rsid w:val="00933E98"/>
    <w:rsid w:val="00934664"/>
    <w:rsid w:val="00934667"/>
    <w:rsid w:val="00935CFA"/>
    <w:rsid w:val="009406F0"/>
    <w:rsid w:val="009444ED"/>
    <w:rsid w:val="00946236"/>
    <w:rsid w:val="00947345"/>
    <w:rsid w:val="00951FA3"/>
    <w:rsid w:val="009544CD"/>
    <w:rsid w:val="009555AD"/>
    <w:rsid w:val="00955D63"/>
    <w:rsid w:val="009564C9"/>
    <w:rsid w:val="00956C0A"/>
    <w:rsid w:val="0096323A"/>
    <w:rsid w:val="00966116"/>
    <w:rsid w:val="00971476"/>
    <w:rsid w:val="0097305B"/>
    <w:rsid w:val="00973166"/>
    <w:rsid w:val="009755B4"/>
    <w:rsid w:val="00981432"/>
    <w:rsid w:val="0098252C"/>
    <w:rsid w:val="00983250"/>
    <w:rsid w:val="009853AF"/>
    <w:rsid w:val="0098797D"/>
    <w:rsid w:val="00990548"/>
    <w:rsid w:val="009A61F5"/>
    <w:rsid w:val="009B0187"/>
    <w:rsid w:val="009C1953"/>
    <w:rsid w:val="009D240D"/>
    <w:rsid w:val="009D45EC"/>
    <w:rsid w:val="009D5326"/>
    <w:rsid w:val="009E0C41"/>
    <w:rsid w:val="009E4DEB"/>
    <w:rsid w:val="009F1997"/>
    <w:rsid w:val="009F70EF"/>
    <w:rsid w:val="009F7D3E"/>
    <w:rsid w:val="00A0356F"/>
    <w:rsid w:val="00A052AA"/>
    <w:rsid w:val="00A05FA2"/>
    <w:rsid w:val="00A22811"/>
    <w:rsid w:val="00A25768"/>
    <w:rsid w:val="00A2711B"/>
    <w:rsid w:val="00A333CD"/>
    <w:rsid w:val="00A35FB3"/>
    <w:rsid w:val="00A364D1"/>
    <w:rsid w:val="00A37228"/>
    <w:rsid w:val="00A37F3D"/>
    <w:rsid w:val="00A40E95"/>
    <w:rsid w:val="00A41D71"/>
    <w:rsid w:val="00A43F57"/>
    <w:rsid w:val="00A47F27"/>
    <w:rsid w:val="00A50C5E"/>
    <w:rsid w:val="00A51E30"/>
    <w:rsid w:val="00A5594D"/>
    <w:rsid w:val="00A60E36"/>
    <w:rsid w:val="00A650AF"/>
    <w:rsid w:val="00A70BF0"/>
    <w:rsid w:val="00A71213"/>
    <w:rsid w:val="00A730AA"/>
    <w:rsid w:val="00A74127"/>
    <w:rsid w:val="00A779B5"/>
    <w:rsid w:val="00A835A9"/>
    <w:rsid w:val="00A87A19"/>
    <w:rsid w:val="00A87D47"/>
    <w:rsid w:val="00A9526E"/>
    <w:rsid w:val="00AA0CF1"/>
    <w:rsid w:val="00AA2D81"/>
    <w:rsid w:val="00AB1EE0"/>
    <w:rsid w:val="00AB33E7"/>
    <w:rsid w:val="00AB677C"/>
    <w:rsid w:val="00AC445E"/>
    <w:rsid w:val="00AC6ACA"/>
    <w:rsid w:val="00AE0DC1"/>
    <w:rsid w:val="00AE1CCA"/>
    <w:rsid w:val="00AE23C8"/>
    <w:rsid w:val="00AE2543"/>
    <w:rsid w:val="00AE3213"/>
    <w:rsid w:val="00AE7E2A"/>
    <w:rsid w:val="00AF5FEA"/>
    <w:rsid w:val="00AF6F8A"/>
    <w:rsid w:val="00AF75CA"/>
    <w:rsid w:val="00B01AEC"/>
    <w:rsid w:val="00B01F7A"/>
    <w:rsid w:val="00B0359F"/>
    <w:rsid w:val="00B100F4"/>
    <w:rsid w:val="00B10404"/>
    <w:rsid w:val="00B1061B"/>
    <w:rsid w:val="00B10F07"/>
    <w:rsid w:val="00B23EFE"/>
    <w:rsid w:val="00B24CC0"/>
    <w:rsid w:val="00B2629D"/>
    <w:rsid w:val="00B27D31"/>
    <w:rsid w:val="00B3153A"/>
    <w:rsid w:val="00B32C4E"/>
    <w:rsid w:val="00B36B77"/>
    <w:rsid w:val="00B43BB0"/>
    <w:rsid w:val="00B43FFF"/>
    <w:rsid w:val="00B50E95"/>
    <w:rsid w:val="00B511FA"/>
    <w:rsid w:val="00B65F9A"/>
    <w:rsid w:val="00B7199A"/>
    <w:rsid w:val="00B72652"/>
    <w:rsid w:val="00B745F9"/>
    <w:rsid w:val="00B805BD"/>
    <w:rsid w:val="00B815C3"/>
    <w:rsid w:val="00B873C3"/>
    <w:rsid w:val="00B9259F"/>
    <w:rsid w:val="00B96DF0"/>
    <w:rsid w:val="00BA06E9"/>
    <w:rsid w:val="00BA08B2"/>
    <w:rsid w:val="00BB088E"/>
    <w:rsid w:val="00BB4C0A"/>
    <w:rsid w:val="00BB6251"/>
    <w:rsid w:val="00BC10E7"/>
    <w:rsid w:val="00BC2D1E"/>
    <w:rsid w:val="00BC3E0B"/>
    <w:rsid w:val="00BC5A9A"/>
    <w:rsid w:val="00BD0BF9"/>
    <w:rsid w:val="00BD20F2"/>
    <w:rsid w:val="00BD2443"/>
    <w:rsid w:val="00BD55C1"/>
    <w:rsid w:val="00BE2336"/>
    <w:rsid w:val="00BE23D2"/>
    <w:rsid w:val="00BE37F1"/>
    <w:rsid w:val="00BE42CF"/>
    <w:rsid w:val="00BE4A9B"/>
    <w:rsid w:val="00BE4C0B"/>
    <w:rsid w:val="00BF1ECD"/>
    <w:rsid w:val="00BF267E"/>
    <w:rsid w:val="00BF6409"/>
    <w:rsid w:val="00C015F4"/>
    <w:rsid w:val="00C02F6D"/>
    <w:rsid w:val="00C07B66"/>
    <w:rsid w:val="00C11352"/>
    <w:rsid w:val="00C2339E"/>
    <w:rsid w:val="00C23E7C"/>
    <w:rsid w:val="00C25F38"/>
    <w:rsid w:val="00C3765A"/>
    <w:rsid w:val="00C4329C"/>
    <w:rsid w:val="00C458BA"/>
    <w:rsid w:val="00C45B92"/>
    <w:rsid w:val="00C45CD7"/>
    <w:rsid w:val="00C46F4B"/>
    <w:rsid w:val="00C47160"/>
    <w:rsid w:val="00C524DC"/>
    <w:rsid w:val="00C62C50"/>
    <w:rsid w:val="00C62CBC"/>
    <w:rsid w:val="00C75DC0"/>
    <w:rsid w:val="00C83B8A"/>
    <w:rsid w:val="00C83BFA"/>
    <w:rsid w:val="00C87069"/>
    <w:rsid w:val="00C90B4D"/>
    <w:rsid w:val="00CA583A"/>
    <w:rsid w:val="00CB0481"/>
    <w:rsid w:val="00CB2614"/>
    <w:rsid w:val="00CB63FE"/>
    <w:rsid w:val="00CC0C80"/>
    <w:rsid w:val="00CC3DB4"/>
    <w:rsid w:val="00CC5436"/>
    <w:rsid w:val="00CD3395"/>
    <w:rsid w:val="00CD571A"/>
    <w:rsid w:val="00CD6D07"/>
    <w:rsid w:val="00CE1844"/>
    <w:rsid w:val="00CE30F4"/>
    <w:rsid w:val="00CE6A13"/>
    <w:rsid w:val="00CE6A6A"/>
    <w:rsid w:val="00CE6C27"/>
    <w:rsid w:val="00CF1678"/>
    <w:rsid w:val="00CF3421"/>
    <w:rsid w:val="00D0705F"/>
    <w:rsid w:val="00D07A25"/>
    <w:rsid w:val="00D27E5E"/>
    <w:rsid w:val="00D313E1"/>
    <w:rsid w:val="00D331B3"/>
    <w:rsid w:val="00D351FD"/>
    <w:rsid w:val="00D366AD"/>
    <w:rsid w:val="00D4666A"/>
    <w:rsid w:val="00D50F1A"/>
    <w:rsid w:val="00D518FF"/>
    <w:rsid w:val="00D51A05"/>
    <w:rsid w:val="00D51B7F"/>
    <w:rsid w:val="00D5279C"/>
    <w:rsid w:val="00D53780"/>
    <w:rsid w:val="00D60EA9"/>
    <w:rsid w:val="00D6653C"/>
    <w:rsid w:val="00D67015"/>
    <w:rsid w:val="00D7150E"/>
    <w:rsid w:val="00D72DC1"/>
    <w:rsid w:val="00D755E6"/>
    <w:rsid w:val="00D75B1E"/>
    <w:rsid w:val="00D83463"/>
    <w:rsid w:val="00D86CCC"/>
    <w:rsid w:val="00D93E78"/>
    <w:rsid w:val="00D953D8"/>
    <w:rsid w:val="00DA3BEF"/>
    <w:rsid w:val="00DA79D8"/>
    <w:rsid w:val="00DB1239"/>
    <w:rsid w:val="00DB39C2"/>
    <w:rsid w:val="00DB3E4A"/>
    <w:rsid w:val="00DB497A"/>
    <w:rsid w:val="00DB780C"/>
    <w:rsid w:val="00DC3E04"/>
    <w:rsid w:val="00DD1625"/>
    <w:rsid w:val="00DD39B9"/>
    <w:rsid w:val="00DE1A41"/>
    <w:rsid w:val="00DE5DB3"/>
    <w:rsid w:val="00DF0941"/>
    <w:rsid w:val="00DF211C"/>
    <w:rsid w:val="00DF31FE"/>
    <w:rsid w:val="00DF3BF2"/>
    <w:rsid w:val="00DF4F81"/>
    <w:rsid w:val="00DF6AB1"/>
    <w:rsid w:val="00E0045C"/>
    <w:rsid w:val="00E01D7D"/>
    <w:rsid w:val="00E0500A"/>
    <w:rsid w:val="00E0744B"/>
    <w:rsid w:val="00E10A32"/>
    <w:rsid w:val="00E169FE"/>
    <w:rsid w:val="00E17C8F"/>
    <w:rsid w:val="00E2423E"/>
    <w:rsid w:val="00E256B9"/>
    <w:rsid w:val="00E27EB0"/>
    <w:rsid w:val="00E43F97"/>
    <w:rsid w:val="00E447F5"/>
    <w:rsid w:val="00E475AE"/>
    <w:rsid w:val="00E500EC"/>
    <w:rsid w:val="00E51944"/>
    <w:rsid w:val="00E51C73"/>
    <w:rsid w:val="00E52D45"/>
    <w:rsid w:val="00E53642"/>
    <w:rsid w:val="00E56248"/>
    <w:rsid w:val="00E5775B"/>
    <w:rsid w:val="00E61E1D"/>
    <w:rsid w:val="00E62322"/>
    <w:rsid w:val="00E6412D"/>
    <w:rsid w:val="00E70C92"/>
    <w:rsid w:val="00E72588"/>
    <w:rsid w:val="00EB1470"/>
    <w:rsid w:val="00EB3C81"/>
    <w:rsid w:val="00EC1368"/>
    <w:rsid w:val="00EC16B3"/>
    <w:rsid w:val="00EC5BF3"/>
    <w:rsid w:val="00EC7217"/>
    <w:rsid w:val="00EC7E73"/>
    <w:rsid w:val="00ED4E3D"/>
    <w:rsid w:val="00EE1CE5"/>
    <w:rsid w:val="00EE33E2"/>
    <w:rsid w:val="00EE6F22"/>
    <w:rsid w:val="00EE7752"/>
    <w:rsid w:val="00EF3382"/>
    <w:rsid w:val="00F00886"/>
    <w:rsid w:val="00F02406"/>
    <w:rsid w:val="00F03484"/>
    <w:rsid w:val="00F1251F"/>
    <w:rsid w:val="00F14C0A"/>
    <w:rsid w:val="00F2104F"/>
    <w:rsid w:val="00F218C1"/>
    <w:rsid w:val="00F233E4"/>
    <w:rsid w:val="00F2528D"/>
    <w:rsid w:val="00F27EA1"/>
    <w:rsid w:val="00F33745"/>
    <w:rsid w:val="00F36615"/>
    <w:rsid w:val="00F37530"/>
    <w:rsid w:val="00F5177D"/>
    <w:rsid w:val="00F51F18"/>
    <w:rsid w:val="00F6077C"/>
    <w:rsid w:val="00F62685"/>
    <w:rsid w:val="00F63EA1"/>
    <w:rsid w:val="00F7181B"/>
    <w:rsid w:val="00F723B1"/>
    <w:rsid w:val="00F8514A"/>
    <w:rsid w:val="00F8748F"/>
    <w:rsid w:val="00FA132D"/>
    <w:rsid w:val="00FA1F84"/>
    <w:rsid w:val="00FA22A1"/>
    <w:rsid w:val="00FA260D"/>
    <w:rsid w:val="00FA6DEB"/>
    <w:rsid w:val="00FA7532"/>
    <w:rsid w:val="00FA7F3D"/>
    <w:rsid w:val="00FB40E6"/>
    <w:rsid w:val="00FB41A0"/>
    <w:rsid w:val="00FB4EA8"/>
    <w:rsid w:val="00FB533D"/>
    <w:rsid w:val="00FC2DF0"/>
    <w:rsid w:val="00FC503E"/>
    <w:rsid w:val="00FC5672"/>
    <w:rsid w:val="00FC7DED"/>
    <w:rsid w:val="00FD24A1"/>
    <w:rsid w:val="00FD4BFA"/>
    <w:rsid w:val="00FD75B2"/>
    <w:rsid w:val="00FE23E1"/>
    <w:rsid w:val="00FE25FA"/>
    <w:rsid w:val="00FE3060"/>
    <w:rsid w:val="00FF0A12"/>
    <w:rsid w:val="00FF16E1"/>
    <w:rsid w:val="00FF2CDB"/>
    <w:rsid w:val="00FF3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ffc,#679fd1,#193b59"/>
    </o:shapedefaults>
    <o:shapelayout v:ext="edit">
      <o:idmap v:ext="edit" data="2"/>
    </o:shapelayout>
  </w:shapeDefaults>
  <w:decimalSymbol w:val=","/>
  <w:listSeparator w:val=";"/>
  <w14:docId w14:val="3C75B5F8"/>
  <w15:chartTrackingRefBased/>
  <w15:docId w15:val="{A5B7B898-3BD3-4F0C-999C-5450953A9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Cite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062EC7"/>
    <w:pPr>
      <w:spacing w:line="264" w:lineRule="auto"/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97305B"/>
    <w:pPr>
      <w:keepNext/>
      <w:tabs>
        <w:tab w:val="left" w:pos="386"/>
      </w:tabs>
      <w:spacing w:before="360" w:after="180"/>
      <w:outlineLvl w:val="0"/>
    </w:pPr>
    <w:rPr>
      <w:rFonts w:cs="Arial"/>
      <w:b/>
      <w:bCs/>
      <w:kern w:val="32"/>
      <w:sz w:val="28"/>
      <w:szCs w:val="28"/>
    </w:rPr>
  </w:style>
  <w:style w:type="paragraph" w:styleId="berschrift2">
    <w:name w:val="heading 2"/>
    <w:basedOn w:val="Standard"/>
    <w:next w:val="Standard"/>
    <w:qFormat/>
    <w:rsid w:val="0097305B"/>
    <w:pPr>
      <w:keepNext/>
      <w:tabs>
        <w:tab w:val="left" w:pos="567"/>
      </w:tabs>
      <w:spacing w:before="240" w:after="60"/>
      <w:outlineLvl w:val="1"/>
    </w:pPr>
    <w:rPr>
      <w:rFonts w:cs="Arial"/>
      <w:b/>
      <w:bCs/>
      <w:iCs/>
      <w:sz w:val="24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97305B"/>
    <w:pPr>
      <w:keepNext/>
      <w:numPr>
        <w:ilvl w:val="2"/>
        <w:numId w:val="1"/>
      </w:numPr>
      <w:tabs>
        <w:tab w:val="left" w:pos="907"/>
      </w:tabs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Standard"/>
    <w:next w:val="Standard"/>
    <w:qFormat/>
    <w:rsid w:val="0097305B"/>
    <w:pPr>
      <w:keepNext/>
      <w:numPr>
        <w:ilvl w:val="3"/>
        <w:numId w:val="1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97305B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qFormat/>
    <w:rsid w:val="0097305B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berschrift7">
    <w:name w:val="heading 7"/>
    <w:basedOn w:val="Standard"/>
    <w:next w:val="Standard"/>
    <w:qFormat/>
    <w:rsid w:val="0097305B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</w:rPr>
  </w:style>
  <w:style w:type="paragraph" w:styleId="berschrift8">
    <w:name w:val="heading 8"/>
    <w:basedOn w:val="Standard"/>
    <w:next w:val="Standard"/>
    <w:qFormat/>
    <w:rsid w:val="0097305B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berschrift9">
    <w:name w:val="heading 9"/>
    <w:basedOn w:val="Standard"/>
    <w:next w:val="Standard"/>
    <w:qFormat/>
    <w:rsid w:val="0097305B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97305B"/>
    <w:pPr>
      <w:tabs>
        <w:tab w:val="center" w:pos="4536"/>
        <w:tab w:val="right" w:pos="9072"/>
      </w:tabs>
      <w:jc w:val="center"/>
    </w:pPr>
  </w:style>
  <w:style w:type="paragraph" w:styleId="Fuzeile">
    <w:name w:val="footer"/>
    <w:basedOn w:val="Standard"/>
    <w:link w:val="FuzeileZchn"/>
    <w:uiPriority w:val="99"/>
    <w:rsid w:val="0097305B"/>
    <w:pPr>
      <w:tabs>
        <w:tab w:val="center" w:pos="4536"/>
        <w:tab w:val="right" w:pos="9072"/>
      </w:tabs>
      <w:spacing w:before="40"/>
      <w:jc w:val="right"/>
    </w:pPr>
    <w:rPr>
      <w:sz w:val="18"/>
    </w:rPr>
  </w:style>
  <w:style w:type="table" w:styleId="Tabellenraster">
    <w:name w:val="Table Grid"/>
    <w:basedOn w:val="NormaleTabelle"/>
    <w:rsid w:val="009730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rsid w:val="0097305B"/>
  </w:style>
  <w:style w:type="character" w:customStyle="1" w:styleId="berschrift3Zchn">
    <w:name w:val="Überschrift 3 Zchn"/>
    <w:link w:val="berschrift3"/>
    <w:rsid w:val="0097305B"/>
    <w:rPr>
      <w:rFonts w:ascii="Arial" w:hAnsi="Arial" w:cs="Arial"/>
      <w:b/>
      <w:bCs/>
      <w:sz w:val="24"/>
      <w:szCs w:val="26"/>
    </w:rPr>
  </w:style>
  <w:style w:type="paragraph" w:styleId="Aufzhlungszeichen">
    <w:name w:val="List Bullet"/>
    <w:basedOn w:val="Standard"/>
    <w:rsid w:val="0097305B"/>
    <w:pPr>
      <w:numPr>
        <w:numId w:val="3"/>
      </w:numPr>
      <w:spacing w:before="120"/>
    </w:pPr>
  </w:style>
  <w:style w:type="paragraph" w:styleId="Liste">
    <w:name w:val="List"/>
    <w:basedOn w:val="Standard"/>
    <w:rsid w:val="0097305B"/>
    <w:pPr>
      <w:numPr>
        <w:numId w:val="2"/>
      </w:numPr>
    </w:pPr>
  </w:style>
  <w:style w:type="paragraph" w:styleId="Aufzhlungszeichen2">
    <w:name w:val="List Bullet 2"/>
    <w:aliases w:val="UV"/>
    <w:basedOn w:val="Standard"/>
    <w:rsid w:val="00062EC7"/>
    <w:pPr>
      <w:numPr>
        <w:numId w:val="13"/>
      </w:numPr>
    </w:pPr>
  </w:style>
  <w:style w:type="paragraph" w:styleId="Aufzhlungszeichen3">
    <w:name w:val="List Bullet 3"/>
    <w:aliases w:val="Übersicht"/>
    <w:basedOn w:val="Standard"/>
    <w:rsid w:val="00437655"/>
    <w:pPr>
      <w:numPr>
        <w:numId w:val="5"/>
      </w:numPr>
      <w:spacing w:before="60"/>
    </w:pPr>
  </w:style>
  <w:style w:type="paragraph" w:styleId="StandardWeb">
    <w:name w:val="Normal (Web)"/>
    <w:basedOn w:val="Standard"/>
    <w:rsid w:val="0097305B"/>
    <w:pPr>
      <w:spacing w:before="100" w:beforeAutospacing="1" w:after="100" w:afterAutospacing="1" w:line="240" w:lineRule="auto"/>
    </w:pPr>
    <w:rPr>
      <w:rFonts w:ascii="Times New Roman" w:hAnsi="Times New Roman"/>
      <w:sz w:val="24"/>
    </w:rPr>
  </w:style>
  <w:style w:type="paragraph" w:customStyle="1" w:styleId="AufzhlungszeichenMaterial">
    <w:name w:val="Aufzählungszeichen Material"/>
    <w:basedOn w:val="Aufzhlungszeichen3"/>
    <w:link w:val="AufzhlungszeichenMaterialZchn"/>
    <w:rsid w:val="0097305B"/>
    <w:pPr>
      <w:numPr>
        <w:numId w:val="6"/>
      </w:numPr>
    </w:pPr>
  </w:style>
  <w:style w:type="paragraph" w:customStyle="1" w:styleId="StandardEinzugUV">
    <w:name w:val="Standard_Einzug__UV"/>
    <w:basedOn w:val="Standard"/>
    <w:rsid w:val="0097305B"/>
    <w:pPr>
      <w:ind w:left="357"/>
    </w:pPr>
  </w:style>
  <w:style w:type="paragraph" w:styleId="Textkrper-Einzug3">
    <w:name w:val="Body Text Indent 3"/>
    <w:basedOn w:val="Standard"/>
    <w:rsid w:val="0097305B"/>
    <w:pPr>
      <w:spacing w:before="60"/>
      <w:ind w:left="284"/>
    </w:pPr>
    <w:rPr>
      <w:sz w:val="16"/>
      <w:szCs w:val="16"/>
    </w:rPr>
  </w:style>
  <w:style w:type="paragraph" w:customStyle="1" w:styleId="Bildunterschrift">
    <w:name w:val="Bildunterschrift"/>
    <w:basedOn w:val="Standard"/>
    <w:link w:val="BildunterschriftZchn"/>
    <w:rsid w:val="0097305B"/>
    <w:pPr>
      <w:spacing w:line="240" w:lineRule="auto"/>
    </w:pPr>
    <w:rPr>
      <w:sz w:val="16"/>
      <w:szCs w:val="16"/>
    </w:rPr>
  </w:style>
  <w:style w:type="paragraph" w:styleId="Liste2">
    <w:name w:val="List 2"/>
    <w:aliases w:val="Liste UV"/>
    <w:basedOn w:val="Standard"/>
    <w:rsid w:val="0097305B"/>
    <w:pPr>
      <w:numPr>
        <w:numId w:val="4"/>
      </w:numPr>
    </w:pPr>
  </w:style>
  <w:style w:type="paragraph" w:customStyle="1" w:styleId="HinweisDatei">
    <w:name w:val="Hinweis_Datei"/>
    <w:basedOn w:val="Standard"/>
    <w:next w:val="Standard"/>
    <w:link w:val="HinweisDateiZchn"/>
    <w:rsid w:val="0097305B"/>
    <w:rPr>
      <w:b/>
      <w:color w:val="336699"/>
    </w:rPr>
  </w:style>
  <w:style w:type="paragraph" w:customStyle="1" w:styleId="ABListe">
    <w:name w:val="AB_Liste"/>
    <w:basedOn w:val="Standard"/>
    <w:rsid w:val="00EC5BF3"/>
    <w:pPr>
      <w:numPr>
        <w:numId w:val="7"/>
      </w:numPr>
      <w:spacing w:before="60"/>
    </w:pPr>
  </w:style>
  <w:style w:type="paragraph" w:customStyle="1" w:styleId="berschriftTabelleUE">
    <w:name w:val="Überschrift_Tabelle_UE"/>
    <w:basedOn w:val="Standard"/>
    <w:rsid w:val="0097305B"/>
    <w:pPr>
      <w:jc w:val="center"/>
    </w:pPr>
    <w:rPr>
      <w:b/>
    </w:rPr>
  </w:style>
  <w:style w:type="paragraph" w:customStyle="1" w:styleId="Tabellentext">
    <w:name w:val="Tabellentext"/>
    <w:basedOn w:val="AufzhlungszeichenMaterial"/>
    <w:rsid w:val="0097305B"/>
    <w:pPr>
      <w:numPr>
        <w:numId w:val="0"/>
      </w:numPr>
      <w:jc w:val="left"/>
    </w:pPr>
  </w:style>
  <w:style w:type="paragraph" w:customStyle="1" w:styleId="berschrift4Bsp">
    <w:name w:val="Überschrift 4_Bsp"/>
    <w:basedOn w:val="Tabellentext"/>
    <w:rsid w:val="0097305B"/>
    <w:pPr>
      <w:numPr>
        <w:numId w:val="8"/>
      </w:numPr>
    </w:pPr>
  </w:style>
  <w:style w:type="character" w:styleId="Hyperlink">
    <w:name w:val="Hyperlink"/>
    <w:rsid w:val="00983250"/>
    <w:rPr>
      <w:color w:val="0000FF"/>
      <w:u w:val="single"/>
    </w:rPr>
  </w:style>
  <w:style w:type="paragraph" w:customStyle="1" w:styleId="AufzhlungM">
    <w:name w:val="Aufzählung M"/>
    <w:basedOn w:val="Standard"/>
    <w:rsid w:val="0097305B"/>
    <w:pPr>
      <w:numPr>
        <w:numId w:val="9"/>
      </w:numPr>
    </w:pPr>
  </w:style>
  <w:style w:type="paragraph" w:customStyle="1" w:styleId="HinweisCD">
    <w:name w:val="Hinweis_CD"/>
    <w:basedOn w:val="Standard"/>
    <w:next w:val="StandardEinzugUV"/>
    <w:link w:val="HinweisCDZchn"/>
    <w:rsid w:val="0097305B"/>
    <w:rPr>
      <w:b/>
      <w:color w:val="FF9900"/>
    </w:rPr>
  </w:style>
  <w:style w:type="paragraph" w:customStyle="1" w:styleId="ABListeLK">
    <w:name w:val="AB_Liste_LK"/>
    <w:basedOn w:val="ABListe"/>
    <w:qFormat/>
    <w:rsid w:val="00DE1A41"/>
    <w:pPr>
      <w:numPr>
        <w:numId w:val="11"/>
      </w:numPr>
    </w:pPr>
  </w:style>
  <w:style w:type="paragraph" w:customStyle="1" w:styleId="Aufzhlungszeichen3HW">
    <w:name w:val="Aufzählungszeichen 3HW"/>
    <w:basedOn w:val="Aufzhlungszeichen3"/>
    <w:qFormat/>
    <w:rsid w:val="00E51944"/>
    <w:pPr>
      <w:numPr>
        <w:numId w:val="10"/>
      </w:numPr>
    </w:pPr>
  </w:style>
  <w:style w:type="paragraph" w:customStyle="1" w:styleId="Aufzhlungszeichen2HW">
    <w:name w:val="Aufzählungszeichen 2HW"/>
    <w:basedOn w:val="Aufzhlungszeichen2"/>
    <w:qFormat/>
    <w:rsid w:val="00E62322"/>
    <w:pPr>
      <w:numPr>
        <w:numId w:val="12"/>
      </w:numPr>
    </w:pPr>
  </w:style>
  <w:style w:type="character" w:customStyle="1" w:styleId="FuzeileZchn">
    <w:name w:val="Fußzeile Zchn"/>
    <w:link w:val="Fuzeile"/>
    <w:uiPriority w:val="99"/>
    <w:rsid w:val="0097305B"/>
    <w:rPr>
      <w:rFonts w:ascii="Arial" w:hAnsi="Arial"/>
      <w:sz w:val="18"/>
      <w:szCs w:val="24"/>
    </w:rPr>
  </w:style>
  <w:style w:type="character" w:customStyle="1" w:styleId="HinweisDateiZchn">
    <w:name w:val="Hinweis_Datei Zchn"/>
    <w:link w:val="HinweisDatei"/>
    <w:rsid w:val="00831F54"/>
    <w:rPr>
      <w:rFonts w:ascii="Arial" w:hAnsi="Arial"/>
      <w:b/>
      <w:color w:val="336699"/>
      <w:sz w:val="22"/>
      <w:szCs w:val="24"/>
    </w:rPr>
  </w:style>
  <w:style w:type="character" w:customStyle="1" w:styleId="HinweisCDZchn">
    <w:name w:val="Hinweis_CD Zchn"/>
    <w:link w:val="HinweisCD"/>
    <w:rsid w:val="00831F54"/>
    <w:rPr>
      <w:rFonts w:ascii="Arial" w:hAnsi="Arial"/>
      <w:b/>
      <w:color w:val="FF9900"/>
      <w:sz w:val="22"/>
      <w:szCs w:val="24"/>
    </w:rPr>
  </w:style>
  <w:style w:type="character" w:customStyle="1" w:styleId="BildunterschriftZchn">
    <w:name w:val="Bildunterschrift Zchn"/>
    <w:link w:val="Bildunterschrift"/>
    <w:rsid w:val="00831F54"/>
    <w:rPr>
      <w:rFonts w:ascii="Arial" w:hAnsi="Arial"/>
      <w:sz w:val="16"/>
      <w:szCs w:val="16"/>
    </w:rPr>
  </w:style>
  <w:style w:type="character" w:customStyle="1" w:styleId="AufzhlungszeichenMaterialZchn">
    <w:name w:val="Aufzählungszeichen Material Zchn"/>
    <w:link w:val="AufzhlungszeichenMaterial"/>
    <w:rsid w:val="00831F54"/>
    <w:rPr>
      <w:rFonts w:ascii="Arial" w:hAnsi="Arial"/>
      <w:sz w:val="22"/>
      <w:szCs w:val="24"/>
    </w:rPr>
  </w:style>
  <w:style w:type="paragraph" w:customStyle="1" w:styleId="AufzhlungStandardEinzugUV">
    <w:name w:val="Aufzählung_Standard_Einzug_UV"/>
    <w:basedOn w:val="AufzhlungszeichenMaterial"/>
    <w:rsid w:val="00F33745"/>
    <w:pPr>
      <w:numPr>
        <w:numId w:val="0"/>
      </w:numPr>
    </w:pPr>
  </w:style>
  <w:style w:type="character" w:customStyle="1" w:styleId="BesuchterHyperlink">
    <w:name w:val="BesuchterHyperlink"/>
    <w:rsid w:val="007D2CEB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EC7E7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EC7E73"/>
    <w:rPr>
      <w:rFonts w:ascii="Tahoma" w:hAnsi="Tahoma" w:cs="Tahoma"/>
      <w:sz w:val="16"/>
      <w:szCs w:val="16"/>
    </w:rPr>
  </w:style>
  <w:style w:type="character" w:styleId="HTMLZitat">
    <w:name w:val="HTML Cite"/>
    <w:uiPriority w:val="99"/>
    <w:unhideWhenUsed/>
    <w:rsid w:val="00FA260D"/>
    <w:rPr>
      <w:i/>
      <w:iCs/>
    </w:rPr>
  </w:style>
  <w:style w:type="paragraph" w:customStyle="1" w:styleId="AufzhlungHW10">
    <w:name w:val="Aufzählung_HW_10"/>
    <w:link w:val="AufzhlungHW10Zchn"/>
    <w:qFormat/>
    <w:rsid w:val="00CD6D07"/>
    <w:pPr>
      <w:numPr>
        <w:numId w:val="14"/>
      </w:numPr>
      <w:spacing w:line="264" w:lineRule="auto"/>
      <w:jc w:val="both"/>
    </w:pPr>
    <w:rPr>
      <w:rFonts w:ascii="Arial" w:hAnsi="Arial"/>
      <w:szCs w:val="24"/>
    </w:rPr>
  </w:style>
  <w:style w:type="character" w:customStyle="1" w:styleId="AufzhlungHW10Zchn">
    <w:name w:val="Aufzählung_HW_10 Zchn"/>
    <w:link w:val="AufzhlungHW10"/>
    <w:rsid w:val="00CD6D07"/>
    <w:rPr>
      <w:rFonts w:ascii="Arial" w:hAnsi="Arial"/>
      <w:szCs w:val="24"/>
    </w:rPr>
  </w:style>
  <w:style w:type="paragraph" w:customStyle="1" w:styleId="AufzhlungHW11">
    <w:name w:val="Aufzählung_HW_11"/>
    <w:link w:val="AufzhlungHW11Zchn"/>
    <w:qFormat/>
    <w:rsid w:val="00CD6D07"/>
    <w:pPr>
      <w:numPr>
        <w:numId w:val="15"/>
      </w:numPr>
      <w:spacing w:line="264" w:lineRule="auto"/>
      <w:jc w:val="both"/>
    </w:pPr>
    <w:rPr>
      <w:rFonts w:ascii="Arial" w:hAnsi="Arial"/>
      <w:sz w:val="22"/>
      <w:szCs w:val="24"/>
    </w:rPr>
  </w:style>
  <w:style w:type="character" w:customStyle="1" w:styleId="AufzhlungHW11Zchn">
    <w:name w:val="Aufzählung_HW_11 Zchn"/>
    <w:link w:val="AufzhlungHW11"/>
    <w:rsid w:val="00CD6D07"/>
    <w:rPr>
      <w:rFonts w:ascii="Arial" w:hAnsi="Arial"/>
      <w:sz w:val="22"/>
      <w:szCs w:val="24"/>
    </w:rPr>
  </w:style>
  <w:style w:type="paragraph" w:customStyle="1" w:styleId="AufzhlungHW8">
    <w:name w:val="Aufzählung_HW_8"/>
    <w:link w:val="AufzhlungHW8Zchn"/>
    <w:qFormat/>
    <w:rsid w:val="00CD6D07"/>
    <w:pPr>
      <w:numPr>
        <w:numId w:val="16"/>
      </w:numPr>
      <w:spacing w:line="264" w:lineRule="auto"/>
      <w:jc w:val="both"/>
    </w:pPr>
    <w:rPr>
      <w:rFonts w:ascii="Arial" w:hAnsi="Arial"/>
      <w:sz w:val="16"/>
      <w:szCs w:val="24"/>
    </w:rPr>
  </w:style>
  <w:style w:type="character" w:customStyle="1" w:styleId="AufzhlungHW8Zchn">
    <w:name w:val="Aufzählung_HW_8 Zchn"/>
    <w:link w:val="AufzhlungHW8"/>
    <w:rsid w:val="00CD6D07"/>
    <w:rPr>
      <w:rFonts w:ascii="Arial" w:hAnsi="Arial"/>
      <w:sz w:val="16"/>
      <w:szCs w:val="24"/>
    </w:rPr>
  </w:style>
  <w:style w:type="paragraph" w:customStyle="1" w:styleId="AufzhlungHW9">
    <w:name w:val="Aufzählung_HW_9"/>
    <w:link w:val="AufzhlungHW9Zchn"/>
    <w:qFormat/>
    <w:rsid w:val="005F4512"/>
    <w:pPr>
      <w:numPr>
        <w:numId w:val="20"/>
      </w:numPr>
      <w:spacing w:line="264" w:lineRule="auto"/>
      <w:jc w:val="both"/>
    </w:pPr>
    <w:rPr>
      <w:rFonts w:ascii="Arial" w:hAnsi="Arial"/>
      <w:sz w:val="18"/>
      <w:szCs w:val="24"/>
    </w:rPr>
  </w:style>
  <w:style w:type="character" w:customStyle="1" w:styleId="AufzhlungHW9Zchn">
    <w:name w:val="Aufzählung_HW_9 Zchn"/>
    <w:link w:val="AufzhlungHW9"/>
    <w:rsid w:val="005F4512"/>
    <w:rPr>
      <w:rFonts w:ascii="Arial" w:hAnsi="Arial"/>
      <w:sz w:val="18"/>
      <w:szCs w:val="24"/>
    </w:rPr>
  </w:style>
  <w:style w:type="paragraph" w:customStyle="1" w:styleId="AufzhlungUV10">
    <w:name w:val="Aufzählung_UV_10"/>
    <w:link w:val="AufzhlungUV10Zchn"/>
    <w:qFormat/>
    <w:rsid w:val="00CD6D07"/>
    <w:pPr>
      <w:numPr>
        <w:numId w:val="17"/>
      </w:numPr>
      <w:spacing w:line="264" w:lineRule="auto"/>
      <w:jc w:val="both"/>
    </w:pPr>
    <w:rPr>
      <w:rFonts w:ascii="Arial" w:hAnsi="Arial"/>
    </w:rPr>
  </w:style>
  <w:style w:type="character" w:customStyle="1" w:styleId="AufzhlungUV10Zchn">
    <w:name w:val="Aufzählung_UV_10 Zchn"/>
    <w:link w:val="AufzhlungUV10"/>
    <w:rsid w:val="00CD6D07"/>
    <w:rPr>
      <w:rFonts w:ascii="Arial" w:hAnsi="Arial"/>
    </w:rPr>
  </w:style>
  <w:style w:type="paragraph" w:customStyle="1" w:styleId="AufzhlungUV11">
    <w:name w:val="Aufzählung_UV_11"/>
    <w:link w:val="AufzhlungUV11Zchn"/>
    <w:qFormat/>
    <w:rsid w:val="00CD6D07"/>
    <w:pPr>
      <w:numPr>
        <w:numId w:val="18"/>
      </w:numPr>
      <w:spacing w:line="264" w:lineRule="auto"/>
      <w:jc w:val="both"/>
    </w:pPr>
    <w:rPr>
      <w:rFonts w:ascii="Arial" w:hAnsi="Arial"/>
      <w:sz w:val="22"/>
    </w:rPr>
  </w:style>
  <w:style w:type="character" w:customStyle="1" w:styleId="AufzhlungUV11Zchn">
    <w:name w:val="Aufzählung_UV_11 Zchn"/>
    <w:link w:val="AufzhlungUV11"/>
    <w:rsid w:val="00CD6D07"/>
    <w:rPr>
      <w:rFonts w:ascii="Arial" w:hAnsi="Arial"/>
      <w:sz w:val="22"/>
    </w:rPr>
  </w:style>
  <w:style w:type="paragraph" w:customStyle="1" w:styleId="AufzhlungUV8">
    <w:name w:val="Aufzählung_UV_8"/>
    <w:link w:val="AufzhlungUV8Zchn"/>
    <w:qFormat/>
    <w:rsid w:val="0039333C"/>
    <w:pPr>
      <w:numPr>
        <w:numId w:val="21"/>
      </w:numPr>
      <w:spacing w:line="264" w:lineRule="auto"/>
      <w:jc w:val="both"/>
    </w:pPr>
    <w:rPr>
      <w:rFonts w:ascii="Arial" w:hAnsi="Arial"/>
      <w:sz w:val="16"/>
      <w:szCs w:val="16"/>
    </w:rPr>
  </w:style>
  <w:style w:type="character" w:customStyle="1" w:styleId="AufzhlungUV8Zchn">
    <w:name w:val="Aufzählung_UV_8 Zchn"/>
    <w:link w:val="AufzhlungUV8"/>
    <w:rsid w:val="0039333C"/>
    <w:rPr>
      <w:rFonts w:ascii="Arial" w:hAnsi="Arial"/>
      <w:sz w:val="16"/>
      <w:szCs w:val="16"/>
    </w:rPr>
  </w:style>
  <w:style w:type="paragraph" w:customStyle="1" w:styleId="AufzhlungUV9">
    <w:name w:val="Aufzählung_UV_9"/>
    <w:link w:val="AufzhlungUV9Zchn"/>
    <w:qFormat/>
    <w:rsid w:val="00CD6D07"/>
    <w:pPr>
      <w:numPr>
        <w:numId w:val="19"/>
      </w:numPr>
      <w:spacing w:line="264" w:lineRule="auto"/>
      <w:jc w:val="both"/>
    </w:pPr>
    <w:rPr>
      <w:rFonts w:ascii="Arial" w:hAnsi="Arial"/>
      <w:sz w:val="18"/>
    </w:rPr>
  </w:style>
  <w:style w:type="character" w:customStyle="1" w:styleId="AufzhlungUV9Zchn">
    <w:name w:val="Aufzählung_UV_9 Zchn"/>
    <w:link w:val="AufzhlungUV9"/>
    <w:rsid w:val="00CD6D07"/>
    <w:rPr>
      <w:rFonts w:ascii="Arial" w:hAnsi="Arial"/>
      <w:sz w:val="18"/>
    </w:rPr>
  </w:style>
  <w:style w:type="character" w:styleId="NichtaufgelsteErwhnung">
    <w:name w:val="Unresolved Mention"/>
    <w:uiPriority w:val="99"/>
    <w:semiHidden/>
    <w:unhideWhenUsed/>
    <w:rsid w:val="00641ACB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nhideWhenUsed/>
    <w:qFormat/>
    <w:rsid w:val="00720E28"/>
    <w:rPr>
      <w:b/>
      <w:bCs/>
      <w:sz w:val="20"/>
      <w:szCs w:val="20"/>
    </w:rPr>
  </w:style>
  <w:style w:type="character" w:styleId="Platzhaltertext">
    <w:name w:val="Placeholder Text"/>
    <w:basedOn w:val="Absatz-Standardschriftart"/>
    <w:uiPriority w:val="99"/>
    <w:semiHidden/>
    <w:rsid w:val="00FB4EA8"/>
    <w:rPr>
      <w:color w:val="808080"/>
    </w:rPr>
  </w:style>
  <w:style w:type="paragraph" w:styleId="Listenabsatz">
    <w:name w:val="List Paragraph"/>
    <w:basedOn w:val="Standard"/>
    <w:uiPriority w:val="34"/>
    <w:qFormat/>
    <w:rsid w:val="00194C92"/>
    <w:pPr>
      <w:ind w:left="720"/>
      <w:contextualSpacing/>
    </w:pPr>
  </w:style>
  <w:style w:type="character" w:styleId="BesuchterLink">
    <w:name w:val="FollowedHyperlink"/>
    <w:basedOn w:val="Absatz-Standardschriftart"/>
    <w:rsid w:val="002F085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3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ycs.link/Wind_Optimierung" TargetMode="External"/><Relationship Id="rId18" Type="http://schemas.openxmlformats.org/officeDocument/2006/relationships/hyperlink" Target="https://bycs.link/Wind_Messgr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bycs.link/Wind_Messgr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ycs.link/Wind_Geda_Aufb" TargetMode="External"/><Relationship Id="rId20" Type="http://schemas.openxmlformats.org/officeDocument/2006/relationships/hyperlink" Target="https://bycs.link/Wind_Schaltpla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bycs.link/Wind_Geda_Aufb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bycs.link/Wind_Schaltpla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bycs.link/Wind_Optimierung" TargetMode="External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wmf"/><Relationship Id="rId1" Type="http://schemas.openxmlformats.org/officeDocument/2006/relationships/image" Target="media/image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Vorlagen\Arbeitsgruppen_Vorlagen\Technik_HR2\Dokumentvorlage_HR2_Technik_AB_Hinweise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7AB5FA-8EBD-48A6-AEC1-0532D2EA04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Dokumentvorlage_HR2_Technik_AB_Hinweise</Template>
  <TotalTime>0</TotalTime>
  <Pages>1</Pages>
  <Words>238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Dokumentenvorlage HR Technik</vt:lpstr>
    </vt:vector>
  </TitlesOfParts>
  <Manager>JK</Manager>
  <Company>KM</Company>
  <LinksUpToDate>false</LinksUpToDate>
  <CharactersWithSpaces>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Dokumentenvorlage HR Technik</dc:title>
  <dc:subject/>
  <dc:creator>Technik erleben</dc:creator>
  <cp:keywords/>
  <cp:lastModifiedBy>Thomas Frank</cp:lastModifiedBy>
  <cp:revision>9</cp:revision>
  <cp:lastPrinted>2016-09-22T08:42:00Z</cp:lastPrinted>
  <dcterms:created xsi:type="dcterms:W3CDTF">2024-04-20T09:32:00Z</dcterms:created>
  <dcterms:modified xsi:type="dcterms:W3CDTF">2026-02-12T15:30:00Z</dcterms:modified>
</cp:coreProperties>
</file>